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24FC" w14:textId="2F3404D0" w:rsidR="003523CA" w:rsidRPr="00EF698B" w:rsidRDefault="003523CA" w:rsidP="003523CA">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bookmarkStart w:id="2" w:name="_Toc12787"/>
      <w:bookmarkStart w:id="3" w:name="_Toc121932931"/>
      <w:bookmarkStart w:id="4" w:name="_Toc121908645"/>
      <w:bookmarkStart w:id="5" w:name="_Toc124186440"/>
      <w:r w:rsidRPr="00EF698B">
        <w:rPr>
          <w:rFonts w:ascii="Arial" w:eastAsia="SimSun" w:hAnsi="Arial"/>
          <w:b/>
          <w:bCs/>
          <w:sz w:val="24"/>
        </w:rPr>
        <w:t>3GPP T</w:t>
      </w:r>
      <w:bookmarkStart w:id="6" w:name="_Ref452454252"/>
      <w:bookmarkEnd w:id="6"/>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6</w:t>
      </w:r>
      <w:r w:rsidR="0053231E">
        <w:rPr>
          <w:rFonts w:ascii="Arial" w:eastAsia="SimSun" w:hAnsi="Arial"/>
          <w:b/>
          <w:sz w:val="24"/>
        </w:rPr>
        <w:t>-</w:t>
      </w:r>
      <w:r>
        <w:rPr>
          <w:rFonts w:ascii="Arial" w:eastAsia="SimSun" w:hAnsi="Arial"/>
          <w:b/>
          <w:sz w:val="24"/>
        </w:rPr>
        <w:t xml:space="preserve">bis-e </w:t>
      </w:r>
      <w:r w:rsidRPr="00EF698B">
        <w:rPr>
          <w:rFonts w:ascii="Arial" w:eastAsia="SimSun" w:hAnsi="Arial"/>
          <w:b/>
          <w:bCs/>
          <w:sz w:val="24"/>
        </w:rPr>
        <w:tab/>
      </w:r>
      <w:r w:rsidR="009949B1" w:rsidRPr="009949B1">
        <w:rPr>
          <w:rFonts w:ascii="Arial" w:eastAsia="SimSun" w:hAnsi="Arial"/>
          <w:b/>
          <w:bCs/>
          <w:sz w:val="24"/>
        </w:rPr>
        <w:t>R4-2305966</w:t>
      </w:r>
    </w:p>
    <w:p w14:paraId="5FB0CC0F" w14:textId="77777777" w:rsidR="003523CA" w:rsidRPr="00EF698B" w:rsidRDefault="003523CA" w:rsidP="003523CA">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Electronic Meeting</w:t>
      </w:r>
      <w:r w:rsidRPr="000151EF">
        <w:rPr>
          <w:rFonts w:ascii="Arial" w:eastAsia="SimSun" w:hAnsi="Arial"/>
          <w:b/>
          <w:sz w:val="24"/>
        </w:rPr>
        <w:t xml:space="preserve">, </w:t>
      </w:r>
      <w:r>
        <w:rPr>
          <w:rFonts w:ascii="Arial" w:eastAsia="SimSun" w:hAnsi="Arial"/>
          <w:b/>
          <w:sz w:val="24"/>
        </w:rPr>
        <w:t>April 17</w:t>
      </w:r>
      <w:r w:rsidRPr="000151EF">
        <w:rPr>
          <w:rFonts w:ascii="Arial" w:eastAsia="SimSun" w:hAnsi="Arial"/>
          <w:b/>
          <w:sz w:val="24"/>
        </w:rPr>
        <w:t xml:space="preserve"> – </w:t>
      </w:r>
      <w:r>
        <w:rPr>
          <w:rFonts w:ascii="Arial" w:eastAsia="SimSun" w:hAnsi="Arial"/>
          <w:b/>
          <w:sz w:val="24"/>
        </w:rPr>
        <w:t>26</w:t>
      </w:r>
      <w:r w:rsidRPr="000151EF">
        <w:rPr>
          <w:rFonts w:ascii="Arial" w:eastAsia="SimSun" w:hAnsi="Arial"/>
          <w:b/>
          <w:sz w:val="24"/>
        </w:rPr>
        <w:t>, 202</w:t>
      </w:r>
      <w:r>
        <w:rPr>
          <w:rFonts w:ascii="Arial" w:eastAsia="SimSun" w:hAnsi="Arial"/>
          <w:b/>
          <w:sz w:val="24"/>
        </w:rPr>
        <w:t>3</w:t>
      </w:r>
    </w:p>
    <w:bookmarkEnd w:id="0"/>
    <w:bookmarkEnd w:id="1"/>
    <w:p w14:paraId="1C9146AD" w14:textId="77777777" w:rsidR="003523CA" w:rsidRPr="00EF698B" w:rsidRDefault="003523CA" w:rsidP="003523CA">
      <w:pPr>
        <w:widowControl w:val="0"/>
        <w:overflowPunct w:val="0"/>
        <w:autoSpaceDE w:val="0"/>
        <w:autoSpaceDN w:val="0"/>
        <w:adjustRightInd w:val="0"/>
        <w:spacing w:after="0"/>
        <w:textAlignment w:val="baseline"/>
        <w:rPr>
          <w:rFonts w:ascii="Arial" w:eastAsia="SimSun" w:hAnsi="Arial"/>
          <w:b/>
          <w:bCs/>
          <w:sz w:val="24"/>
          <w:lang w:eastAsia="ja-JP"/>
        </w:rPr>
      </w:pPr>
    </w:p>
    <w:p w14:paraId="0C510B8E" w14:textId="77777777" w:rsidR="003523CA" w:rsidRPr="00EF698B" w:rsidRDefault="003523CA" w:rsidP="003523CA">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1C34FC9D" w14:textId="1C69AE19" w:rsidR="003523CA" w:rsidRDefault="003523CA" w:rsidP="003523CA">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proofErr w:type="spellStart"/>
      <w:r w:rsidR="005A3422" w:rsidRPr="005A3422">
        <w:rPr>
          <w:rFonts w:ascii="Arial" w:eastAsia="Calibri" w:hAnsi="Arial" w:cs="Arial"/>
          <w:b/>
          <w:bCs/>
          <w:sz w:val="24"/>
        </w:rPr>
        <w:t>pCR</w:t>
      </w:r>
      <w:proofErr w:type="spellEnd"/>
      <w:r w:rsidR="005A3422" w:rsidRPr="005A3422">
        <w:rPr>
          <w:rFonts w:ascii="Arial" w:eastAsia="Calibri" w:hAnsi="Arial" w:cs="Arial"/>
          <w:b/>
          <w:bCs/>
          <w:sz w:val="24"/>
        </w:rPr>
        <w:t xml:space="preserve"> for 36.181 Introduction of SAN demodulation requirements for IoT-NTN</w:t>
      </w:r>
    </w:p>
    <w:p w14:paraId="37CBC517" w14:textId="6F607245" w:rsidR="003523CA" w:rsidRPr="00EF698B" w:rsidRDefault="003523CA" w:rsidP="003523CA">
      <w:pPr>
        <w:ind w:left="1985" w:hanging="1985"/>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Pr>
          <w:rFonts w:ascii="Arial" w:eastAsia="MS Mincho" w:hAnsi="Arial" w:cs="Arial"/>
          <w:b/>
          <w:bCs/>
          <w:sz w:val="24"/>
        </w:rPr>
        <w:t>6.8.7.2</w:t>
      </w:r>
    </w:p>
    <w:p w14:paraId="1F54C3B9" w14:textId="4D13E82C" w:rsidR="003523CA" w:rsidRDefault="003523CA" w:rsidP="003523CA">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FB02A5">
        <w:rPr>
          <w:rFonts w:ascii="Arial" w:eastAsia="Calibri" w:hAnsi="Arial" w:cs="Arial"/>
          <w:b/>
          <w:bCs/>
          <w:sz w:val="24"/>
        </w:rPr>
        <w:t>Approval</w:t>
      </w:r>
    </w:p>
    <w:p w14:paraId="11E544CF" w14:textId="77777777" w:rsidR="003523CA" w:rsidRPr="00EF698B" w:rsidRDefault="003523CA" w:rsidP="003523CA">
      <w:pPr>
        <w:tabs>
          <w:tab w:val="left" w:pos="1985"/>
        </w:tabs>
        <w:rPr>
          <w:rFonts w:ascii="Arial" w:eastAsia="Calibri" w:hAnsi="Arial" w:cs="Arial"/>
          <w:b/>
          <w:bCs/>
          <w:sz w:val="24"/>
        </w:rPr>
      </w:pPr>
    </w:p>
    <w:p w14:paraId="238D804F" w14:textId="77777777" w:rsidR="003523CA" w:rsidRDefault="003523CA" w:rsidP="003523CA">
      <w:pPr>
        <w:pStyle w:val="RAN4H1"/>
        <w:rPr>
          <w:lang w:val="en-US"/>
        </w:rPr>
      </w:pPr>
      <w:bookmarkStart w:id="7" w:name="_Toc116995841"/>
      <w:r w:rsidRPr="00EF698B">
        <w:rPr>
          <w:lang w:val="en-US"/>
        </w:rPr>
        <w:t>Intro</w:t>
      </w:r>
      <w:r w:rsidRPr="00EF698B">
        <w:rPr>
          <w:rStyle w:val="RAN4H1Char"/>
          <w:lang w:val="en-US"/>
        </w:rPr>
        <w:t>ductio</w:t>
      </w:r>
      <w:r w:rsidRPr="00EF698B">
        <w:rPr>
          <w:lang w:val="en-US"/>
        </w:rPr>
        <w:t>n</w:t>
      </w:r>
      <w:bookmarkEnd w:id="7"/>
    </w:p>
    <w:p w14:paraId="16D57151" w14:textId="77777777" w:rsidR="00AE229A" w:rsidRDefault="007845AE" w:rsidP="007845AE">
      <w:pPr>
        <w:rPr>
          <w:lang w:val="en-US"/>
        </w:rPr>
      </w:pPr>
      <w:r w:rsidRPr="007845AE">
        <w:rPr>
          <w:lang w:val="en-US"/>
        </w:rPr>
        <w:t xml:space="preserve">NB-IoT and </w:t>
      </w:r>
      <w:proofErr w:type="spellStart"/>
      <w:r w:rsidRPr="007845AE">
        <w:rPr>
          <w:lang w:val="en-US"/>
        </w:rPr>
        <w:t>eMTC</w:t>
      </w:r>
      <w:proofErr w:type="spellEnd"/>
      <w:r w:rsidRPr="007845AE">
        <w:rPr>
          <w:lang w:val="en-US"/>
        </w:rPr>
        <w:t xml:space="preserve"> operations were identified as two key enablers of connectivity in remote areas. In some of these areas, limited or no-cellular infrastructure might be available. Because of this, 3GPP has introduced IoT over NTN (Non-terrestrial networks) as potential solution to provide ubiquitous connectivity in such conditions [1]. Currently, the RAN plenary has approved the work item whose objective is to develop requirements for NB-IoT and </w:t>
      </w:r>
      <w:proofErr w:type="spellStart"/>
      <w:r w:rsidRPr="007845AE">
        <w:rPr>
          <w:lang w:val="en-US"/>
        </w:rPr>
        <w:t>eMTC</w:t>
      </w:r>
      <w:proofErr w:type="spellEnd"/>
      <w:r w:rsidRPr="007845AE">
        <w:rPr>
          <w:lang w:val="en-US"/>
        </w:rPr>
        <w:t xml:space="preserve"> operation over NTN [2]. The WID indicates that the discussions should leverage previous work for NR over NTN and IoT </w:t>
      </w:r>
      <w:proofErr w:type="gramStart"/>
      <w:r w:rsidRPr="007845AE">
        <w:rPr>
          <w:lang w:val="en-US"/>
        </w:rPr>
        <w:t>as long as</w:t>
      </w:r>
      <w:proofErr w:type="gramEnd"/>
      <w:r w:rsidRPr="007845AE">
        <w:rPr>
          <w:lang w:val="en-US"/>
        </w:rPr>
        <w:t xml:space="preserve"> applicable. </w:t>
      </w:r>
    </w:p>
    <w:p w14:paraId="77E159B6" w14:textId="7D8DA2B7" w:rsidR="00AE229A" w:rsidRDefault="00176774" w:rsidP="007845AE">
      <w:pPr>
        <w:rPr>
          <w:lang w:val="en-US"/>
        </w:rPr>
      </w:pPr>
      <w:r>
        <w:rPr>
          <w:lang w:val="en-US"/>
        </w:rPr>
        <w:t xml:space="preserve">The </w:t>
      </w:r>
      <w:proofErr w:type="spellStart"/>
      <w:r>
        <w:rPr>
          <w:lang w:val="en-US"/>
        </w:rPr>
        <w:t>worksplit</w:t>
      </w:r>
      <w:proofErr w:type="spellEnd"/>
      <w:r>
        <w:rPr>
          <w:lang w:val="en-US"/>
        </w:rPr>
        <w:t xml:space="preserve"> for </w:t>
      </w:r>
      <w:r w:rsidR="007A2464">
        <w:rPr>
          <w:lang w:val="en-US"/>
        </w:rPr>
        <w:t>‘</w:t>
      </w:r>
      <w:r w:rsidR="007A2464" w:rsidRPr="007A2464">
        <w:rPr>
          <w:lang w:val="en-US"/>
        </w:rPr>
        <w:t>NB-IoT/</w:t>
      </w:r>
      <w:proofErr w:type="spellStart"/>
      <w:r w:rsidR="007A2464" w:rsidRPr="007A2464">
        <w:rPr>
          <w:lang w:val="en-US"/>
        </w:rPr>
        <w:t>eMTC</w:t>
      </w:r>
      <w:proofErr w:type="spellEnd"/>
      <w:r w:rsidR="007A2464" w:rsidRPr="007A2464">
        <w:rPr>
          <w:lang w:val="en-US"/>
        </w:rPr>
        <w:t xml:space="preserve"> core &amp; performance requirements for NTN</w:t>
      </w:r>
      <w:r w:rsidR="007A2464">
        <w:rPr>
          <w:lang w:val="en-US"/>
        </w:rPr>
        <w:t xml:space="preserve">’ was agreed at RAN4 #106 </w:t>
      </w:r>
      <w:r w:rsidR="00B77F42">
        <w:rPr>
          <w:lang w:val="en-US"/>
        </w:rPr>
        <w:t>regarding TS 36.1</w:t>
      </w:r>
      <w:r w:rsidR="0053231E">
        <w:rPr>
          <w:lang w:val="en-US"/>
        </w:rPr>
        <w:t xml:space="preserve">81 </w:t>
      </w:r>
      <w:r w:rsidR="00B77F42">
        <w:rPr>
          <w:lang w:val="en-US"/>
        </w:rPr>
        <w:t>as follows</w:t>
      </w:r>
      <w:r w:rsidR="006956E3">
        <w:rPr>
          <w:lang w:val="en-US"/>
        </w:rPr>
        <w:t>:</w:t>
      </w:r>
    </w:p>
    <w:tbl>
      <w:tblPr>
        <w:tblStyle w:val="TableGrid"/>
        <w:tblW w:w="0" w:type="auto"/>
        <w:tblLook w:val="04A0" w:firstRow="1" w:lastRow="0" w:firstColumn="1" w:lastColumn="0" w:noHBand="0" w:noVBand="1"/>
      </w:tblPr>
      <w:tblGrid>
        <w:gridCol w:w="2167"/>
        <w:gridCol w:w="4257"/>
        <w:gridCol w:w="3205"/>
      </w:tblGrid>
      <w:tr w:rsidR="006956E3" w:rsidRPr="000C5148" w14:paraId="6861B598" w14:textId="77777777" w:rsidTr="00977C34">
        <w:tc>
          <w:tcPr>
            <w:tcW w:w="2335" w:type="dxa"/>
          </w:tcPr>
          <w:p w14:paraId="62538FEC" w14:textId="77777777" w:rsidR="006956E3" w:rsidRPr="000C5148" w:rsidRDefault="006956E3" w:rsidP="00977C34">
            <w:pPr>
              <w:pStyle w:val="TAH"/>
              <w:rPr>
                <w:lang w:val="en-US"/>
              </w:rPr>
            </w:pPr>
            <w:r w:rsidRPr="000C5148">
              <w:rPr>
                <w:lang w:val="en-US"/>
              </w:rPr>
              <w:t>Clause number</w:t>
            </w:r>
          </w:p>
        </w:tc>
        <w:tc>
          <w:tcPr>
            <w:tcW w:w="4636" w:type="dxa"/>
          </w:tcPr>
          <w:p w14:paraId="3AC53C2F" w14:textId="77777777" w:rsidR="006956E3" w:rsidRPr="000C5148" w:rsidRDefault="006956E3" w:rsidP="00977C34">
            <w:pPr>
              <w:pStyle w:val="TAH"/>
              <w:rPr>
                <w:lang w:val="en-US"/>
              </w:rPr>
            </w:pPr>
            <w:r w:rsidRPr="000C5148">
              <w:rPr>
                <w:lang w:val="en-US"/>
              </w:rPr>
              <w:t>Clause name</w:t>
            </w:r>
          </w:p>
        </w:tc>
        <w:tc>
          <w:tcPr>
            <w:tcW w:w="3486" w:type="dxa"/>
          </w:tcPr>
          <w:p w14:paraId="3BA29CAF" w14:textId="77777777" w:rsidR="006956E3" w:rsidRPr="000C5148" w:rsidRDefault="006956E3" w:rsidP="00977C34">
            <w:pPr>
              <w:pStyle w:val="TAH"/>
              <w:rPr>
                <w:lang w:val="en-US"/>
              </w:rPr>
            </w:pPr>
            <w:r w:rsidRPr="000C5148">
              <w:rPr>
                <w:lang w:val="en-US"/>
              </w:rPr>
              <w:t>Company name</w:t>
            </w:r>
          </w:p>
        </w:tc>
      </w:tr>
      <w:tr w:rsidR="006956E3" w:rsidRPr="000C5148" w14:paraId="5A1704E6" w14:textId="77777777" w:rsidTr="00977C34">
        <w:tc>
          <w:tcPr>
            <w:tcW w:w="2335" w:type="dxa"/>
          </w:tcPr>
          <w:p w14:paraId="07808820" w14:textId="77777777" w:rsidR="006956E3" w:rsidRPr="000C5148" w:rsidRDefault="006956E3" w:rsidP="00977C34">
            <w:pPr>
              <w:pStyle w:val="TAC"/>
            </w:pPr>
            <w:r w:rsidRPr="000C5148">
              <w:t>TBD</w:t>
            </w:r>
          </w:p>
        </w:tc>
        <w:tc>
          <w:tcPr>
            <w:tcW w:w="4636" w:type="dxa"/>
          </w:tcPr>
          <w:p w14:paraId="68F2E96C" w14:textId="77777777" w:rsidR="006956E3" w:rsidRPr="000C5148" w:rsidRDefault="006956E3" w:rsidP="00977C34">
            <w:pPr>
              <w:pStyle w:val="TAL"/>
              <w:rPr>
                <w:lang w:val="en-US"/>
              </w:rPr>
            </w:pPr>
            <w:r w:rsidRPr="000C5148">
              <w:rPr>
                <w:lang w:val="en-US"/>
              </w:rPr>
              <w:t>Conducted performance requirements - General</w:t>
            </w:r>
          </w:p>
        </w:tc>
        <w:tc>
          <w:tcPr>
            <w:tcW w:w="3486" w:type="dxa"/>
            <w:vMerge w:val="restart"/>
          </w:tcPr>
          <w:p w14:paraId="49F1BE1C" w14:textId="77777777" w:rsidR="006956E3" w:rsidRPr="000C5148" w:rsidRDefault="006956E3" w:rsidP="00977C34">
            <w:pPr>
              <w:pStyle w:val="TAC"/>
            </w:pPr>
            <w:r>
              <w:t>Nokia</w:t>
            </w:r>
          </w:p>
        </w:tc>
      </w:tr>
      <w:tr w:rsidR="006956E3" w:rsidRPr="000C5148" w14:paraId="7755FE92" w14:textId="77777777" w:rsidTr="00977C34">
        <w:tc>
          <w:tcPr>
            <w:tcW w:w="2335" w:type="dxa"/>
          </w:tcPr>
          <w:p w14:paraId="4023C565" w14:textId="77777777" w:rsidR="006956E3" w:rsidRPr="000C5148" w:rsidRDefault="006956E3" w:rsidP="00977C34">
            <w:pPr>
              <w:pStyle w:val="TAC"/>
            </w:pPr>
            <w:r w:rsidRPr="000C5148">
              <w:t>TBD</w:t>
            </w:r>
          </w:p>
        </w:tc>
        <w:tc>
          <w:tcPr>
            <w:tcW w:w="4636" w:type="dxa"/>
          </w:tcPr>
          <w:p w14:paraId="3758855D" w14:textId="77777777" w:rsidR="006956E3" w:rsidRPr="000C5148" w:rsidRDefault="006956E3" w:rsidP="00977C34">
            <w:pPr>
              <w:pStyle w:val="TAL"/>
              <w:rPr>
                <w:lang w:val="en-US"/>
              </w:rPr>
            </w:pPr>
            <w:r w:rsidRPr="000C5148">
              <w:rPr>
                <w:lang w:val="en-US"/>
              </w:rPr>
              <w:t>Performance requirements for PUSCH</w:t>
            </w:r>
          </w:p>
        </w:tc>
        <w:tc>
          <w:tcPr>
            <w:tcW w:w="3486" w:type="dxa"/>
            <w:vMerge/>
          </w:tcPr>
          <w:p w14:paraId="5A011A2C" w14:textId="77777777" w:rsidR="006956E3" w:rsidRPr="000C5148" w:rsidRDefault="006956E3" w:rsidP="00977C34">
            <w:pPr>
              <w:pStyle w:val="TAC"/>
            </w:pPr>
          </w:p>
        </w:tc>
      </w:tr>
      <w:tr w:rsidR="006956E3" w:rsidRPr="000C5148" w14:paraId="748FF394" w14:textId="77777777" w:rsidTr="00977C34">
        <w:tc>
          <w:tcPr>
            <w:tcW w:w="2335" w:type="dxa"/>
          </w:tcPr>
          <w:p w14:paraId="39141928" w14:textId="77777777" w:rsidR="006956E3" w:rsidRPr="000C5148" w:rsidRDefault="006956E3" w:rsidP="00977C34">
            <w:pPr>
              <w:pStyle w:val="TAC"/>
            </w:pPr>
            <w:r w:rsidRPr="000C5148">
              <w:t>TBD</w:t>
            </w:r>
          </w:p>
        </w:tc>
        <w:tc>
          <w:tcPr>
            <w:tcW w:w="4636" w:type="dxa"/>
          </w:tcPr>
          <w:p w14:paraId="5315DF95" w14:textId="77777777" w:rsidR="006956E3" w:rsidRPr="000C5148" w:rsidRDefault="006956E3" w:rsidP="00977C34">
            <w:pPr>
              <w:pStyle w:val="TAL"/>
              <w:tabs>
                <w:tab w:val="left" w:pos="3060"/>
              </w:tabs>
              <w:rPr>
                <w:lang w:val="en-US"/>
              </w:rPr>
            </w:pPr>
            <w:r w:rsidRPr="000C5148">
              <w:rPr>
                <w:lang w:val="en-US"/>
              </w:rPr>
              <w:t>Performance requirements for PUCCH</w:t>
            </w:r>
          </w:p>
        </w:tc>
        <w:tc>
          <w:tcPr>
            <w:tcW w:w="3486" w:type="dxa"/>
            <w:vMerge/>
          </w:tcPr>
          <w:p w14:paraId="092F3EFC" w14:textId="77777777" w:rsidR="006956E3" w:rsidRPr="000C5148" w:rsidRDefault="006956E3" w:rsidP="00977C34">
            <w:pPr>
              <w:pStyle w:val="TAC"/>
            </w:pPr>
          </w:p>
        </w:tc>
      </w:tr>
      <w:tr w:rsidR="006956E3" w:rsidRPr="000C5148" w14:paraId="29454A1B" w14:textId="77777777" w:rsidTr="00977C34">
        <w:tc>
          <w:tcPr>
            <w:tcW w:w="2335" w:type="dxa"/>
          </w:tcPr>
          <w:p w14:paraId="51807125" w14:textId="77777777" w:rsidR="006956E3" w:rsidRPr="000C5148" w:rsidRDefault="006956E3" w:rsidP="00977C34">
            <w:pPr>
              <w:pStyle w:val="TAC"/>
            </w:pPr>
            <w:r w:rsidRPr="000C5148">
              <w:t>TBD</w:t>
            </w:r>
          </w:p>
        </w:tc>
        <w:tc>
          <w:tcPr>
            <w:tcW w:w="4636" w:type="dxa"/>
          </w:tcPr>
          <w:p w14:paraId="4781865C" w14:textId="77777777" w:rsidR="006956E3" w:rsidRPr="000C5148" w:rsidRDefault="006956E3" w:rsidP="00977C34">
            <w:pPr>
              <w:pStyle w:val="TAL"/>
              <w:rPr>
                <w:lang w:val="en-US"/>
              </w:rPr>
            </w:pPr>
            <w:r w:rsidRPr="000C5148">
              <w:rPr>
                <w:lang w:val="en-US"/>
              </w:rPr>
              <w:t>Performance requirements for PRACH</w:t>
            </w:r>
          </w:p>
        </w:tc>
        <w:tc>
          <w:tcPr>
            <w:tcW w:w="3486" w:type="dxa"/>
            <w:vMerge/>
          </w:tcPr>
          <w:p w14:paraId="4F0C632B" w14:textId="77777777" w:rsidR="006956E3" w:rsidRPr="000C5148" w:rsidRDefault="006956E3" w:rsidP="00977C34">
            <w:pPr>
              <w:pStyle w:val="TAC"/>
            </w:pPr>
          </w:p>
        </w:tc>
      </w:tr>
      <w:tr w:rsidR="006956E3" w:rsidRPr="000C5148" w14:paraId="6D72DAAB" w14:textId="77777777" w:rsidTr="00977C34">
        <w:tc>
          <w:tcPr>
            <w:tcW w:w="2335" w:type="dxa"/>
          </w:tcPr>
          <w:p w14:paraId="6238AD59" w14:textId="77777777" w:rsidR="006956E3" w:rsidRPr="000C5148" w:rsidRDefault="006956E3" w:rsidP="00977C34">
            <w:pPr>
              <w:pStyle w:val="TAC"/>
            </w:pPr>
            <w:r w:rsidRPr="000C5148">
              <w:t>TBD</w:t>
            </w:r>
          </w:p>
        </w:tc>
        <w:tc>
          <w:tcPr>
            <w:tcW w:w="4636" w:type="dxa"/>
          </w:tcPr>
          <w:p w14:paraId="335F0A5F" w14:textId="77777777" w:rsidR="006956E3" w:rsidRPr="000C5148" w:rsidRDefault="006956E3" w:rsidP="00977C34">
            <w:pPr>
              <w:pStyle w:val="TAL"/>
              <w:rPr>
                <w:lang w:val="en-US"/>
              </w:rPr>
            </w:pPr>
            <w:r w:rsidRPr="000C5148">
              <w:rPr>
                <w:lang w:val="en-US"/>
              </w:rPr>
              <w:t>Performance requirements for NPUSCH format 1</w:t>
            </w:r>
          </w:p>
        </w:tc>
        <w:tc>
          <w:tcPr>
            <w:tcW w:w="3486" w:type="dxa"/>
            <w:vMerge w:val="restart"/>
          </w:tcPr>
          <w:p w14:paraId="601DAC96" w14:textId="77777777" w:rsidR="006956E3" w:rsidRPr="000C5148" w:rsidRDefault="006956E3" w:rsidP="00977C34">
            <w:pPr>
              <w:pStyle w:val="TAC"/>
            </w:pPr>
            <w:r>
              <w:t>Huawei</w:t>
            </w:r>
          </w:p>
        </w:tc>
      </w:tr>
      <w:tr w:rsidR="006956E3" w:rsidRPr="000C5148" w14:paraId="6CB6B003" w14:textId="77777777" w:rsidTr="00977C34">
        <w:tc>
          <w:tcPr>
            <w:tcW w:w="2335" w:type="dxa"/>
          </w:tcPr>
          <w:p w14:paraId="6A3BCCB4" w14:textId="77777777" w:rsidR="006956E3" w:rsidRPr="000C5148" w:rsidRDefault="006956E3" w:rsidP="00977C34">
            <w:pPr>
              <w:pStyle w:val="TAC"/>
            </w:pPr>
            <w:r w:rsidRPr="000C5148">
              <w:t>TBD</w:t>
            </w:r>
          </w:p>
        </w:tc>
        <w:tc>
          <w:tcPr>
            <w:tcW w:w="4636" w:type="dxa"/>
          </w:tcPr>
          <w:p w14:paraId="1328F587" w14:textId="77777777" w:rsidR="006956E3" w:rsidRPr="000C5148" w:rsidRDefault="006956E3" w:rsidP="00977C34">
            <w:pPr>
              <w:pStyle w:val="TAL"/>
              <w:rPr>
                <w:lang w:val="en-US"/>
              </w:rPr>
            </w:pPr>
            <w:r w:rsidRPr="000C5148">
              <w:rPr>
                <w:lang w:val="en-US"/>
              </w:rPr>
              <w:t>Performance requirements for NPUSCH format 2</w:t>
            </w:r>
          </w:p>
        </w:tc>
        <w:tc>
          <w:tcPr>
            <w:tcW w:w="3486" w:type="dxa"/>
            <w:vMerge/>
          </w:tcPr>
          <w:p w14:paraId="255FF13E" w14:textId="77777777" w:rsidR="006956E3" w:rsidRPr="000C5148" w:rsidRDefault="006956E3" w:rsidP="00977C34">
            <w:pPr>
              <w:pStyle w:val="TAC"/>
            </w:pPr>
          </w:p>
        </w:tc>
      </w:tr>
      <w:tr w:rsidR="006956E3" w:rsidRPr="000C5148" w14:paraId="7DA86221" w14:textId="77777777" w:rsidTr="00977C34">
        <w:tc>
          <w:tcPr>
            <w:tcW w:w="2335" w:type="dxa"/>
          </w:tcPr>
          <w:p w14:paraId="378B50C9" w14:textId="77777777" w:rsidR="006956E3" w:rsidRPr="000C5148" w:rsidRDefault="006956E3" w:rsidP="00977C34">
            <w:pPr>
              <w:pStyle w:val="TAC"/>
            </w:pPr>
            <w:r w:rsidRPr="000C5148">
              <w:t>TBD</w:t>
            </w:r>
          </w:p>
        </w:tc>
        <w:tc>
          <w:tcPr>
            <w:tcW w:w="4636" w:type="dxa"/>
          </w:tcPr>
          <w:p w14:paraId="76A705DC" w14:textId="77777777" w:rsidR="006956E3" w:rsidRPr="000C5148" w:rsidRDefault="006956E3" w:rsidP="00977C34">
            <w:pPr>
              <w:pStyle w:val="TAL"/>
              <w:rPr>
                <w:lang w:val="en-US"/>
              </w:rPr>
            </w:pPr>
            <w:r w:rsidRPr="000C5148">
              <w:rPr>
                <w:lang w:val="en-US"/>
              </w:rPr>
              <w:t>Performance requirements for NPRACH</w:t>
            </w:r>
          </w:p>
        </w:tc>
        <w:tc>
          <w:tcPr>
            <w:tcW w:w="3486" w:type="dxa"/>
            <w:vMerge/>
          </w:tcPr>
          <w:p w14:paraId="0098B6C5" w14:textId="77777777" w:rsidR="006956E3" w:rsidRPr="000C5148" w:rsidRDefault="006956E3" w:rsidP="00977C34">
            <w:pPr>
              <w:pStyle w:val="TAC"/>
            </w:pPr>
          </w:p>
        </w:tc>
      </w:tr>
      <w:tr w:rsidR="006956E3" w:rsidRPr="000C5148" w14:paraId="0C010175" w14:textId="77777777" w:rsidTr="00977C34">
        <w:tc>
          <w:tcPr>
            <w:tcW w:w="2335" w:type="dxa"/>
          </w:tcPr>
          <w:p w14:paraId="3FC97F87" w14:textId="77777777" w:rsidR="006956E3" w:rsidRPr="000C5148" w:rsidRDefault="006956E3" w:rsidP="00977C34">
            <w:pPr>
              <w:pStyle w:val="TAC"/>
            </w:pPr>
            <w:r w:rsidRPr="000C5148">
              <w:t>TBD</w:t>
            </w:r>
          </w:p>
        </w:tc>
        <w:tc>
          <w:tcPr>
            <w:tcW w:w="4636" w:type="dxa"/>
          </w:tcPr>
          <w:p w14:paraId="302E46DE" w14:textId="77777777" w:rsidR="006956E3" w:rsidRPr="000C5148" w:rsidRDefault="006956E3" w:rsidP="00977C34">
            <w:pPr>
              <w:pStyle w:val="TAL"/>
              <w:rPr>
                <w:lang w:val="en-US"/>
              </w:rPr>
            </w:pPr>
            <w:r w:rsidRPr="000C5148">
              <w:rPr>
                <w:lang w:val="en-US"/>
              </w:rPr>
              <w:t>Radiated performance requirements - General</w:t>
            </w:r>
          </w:p>
        </w:tc>
        <w:tc>
          <w:tcPr>
            <w:tcW w:w="3486" w:type="dxa"/>
            <w:vMerge w:val="restart"/>
          </w:tcPr>
          <w:p w14:paraId="7A6190E8" w14:textId="77777777" w:rsidR="006956E3" w:rsidRPr="000C5148" w:rsidRDefault="006956E3" w:rsidP="00977C34">
            <w:pPr>
              <w:pStyle w:val="TAC"/>
            </w:pPr>
            <w:r w:rsidRPr="000C5148">
              <w:t>FFS</w:t>
            </w:r>
          </w:p>
        </w:tc>
      </w:tr>
      <w:tr w:rsidR="006956E3" w:rsidRPr="000C5148" w14:paraId="39AA8C69" w14:textId="77777777" w:rsidTr="00977C34">
        <w:tc>
          <w:tcPr>
            <w:tcW w:w="2335" w:type="dxa"/>
          </w:tcPr>
          <w:p w14:paraId="1DA18BA5" w14:textId="77777777" w:rsidR="006956E3" w:rsidRPr="000C5148" w:rsidRDefault="006956E3" w:rsidP="00977C34">
            <w:pPr>
              <w:pStyle w:val="TAC"/>
            </w:pPr>
            <w:r w:rsidRPr="000C5148">
              <w:t>TBD</w:t>
            </w:r>
          </w:p>
        </w:tc>
        <w:tc>
          <w:tcPr>
            <w:tcW w:w="4636" w:type="dxa"/>
          </w:tcPr>
          <w:p w14:paraId="5976FDE0" w14:textId="77777777" w:rsidR="006956E3" w:rsidRPr="000C5148" w:rsidRDefault="006956E3" w:rsidP="00977C34">
            <w:pPr>
              <w:pStyle w:val="TAL"/>
              <w:rPr>
                <w:lang w:val="en-US"/>
              </w:rPr>
            </w:pPr>
            <w:r w:rsidRPr="000C5148">
              <w:rPr>
                <w:lang w:val="en-US"/>
              </w:rPr>
              <w:t>Performance requirements for PUSCH</w:t>
            </w:r>
          </w:p>
        </w:tc>
        <w:tc>
          <w:tcPr>
            <w:tcW w:w="3486" w:type="dxa"/>
            <w:vMerge/>
          </w:tcPr>
          <w:p w14:paraId="44F65869" w14:textId="77777777" w:rsidR="006956E3" w:rsidRPr="000C5148" w:rsidRDefault="006956E3" w:rsidP="00977C34">
            <w:pPr>
              <w:pStyle w:val="TAC"/>
            </w:pPr>
          </w:p>
        </w:tc>
      </w:tr>
      <w:tr w:rsidR="006956E3" w:rsidRPr="000C5148" w14:paraId="2600F2AF" w14:textId="77777777" w:rsidTr="00977C34">
        <w:tc>
          <w:tcPr>
            <w:tcW w:w="2335" w:type="dxa"/>
          </w:tcPr>
          <w:p w14:paraId="5ED970EF" w14:textId="77777777" w:rsidR="006956E3" w:rsidRPr="000C5148" w:rsidRDefault="006956E3" w:rsidP="00977C34">
            <w:pPr>
              <w:pStyle w:val="TAC"/>
            </w:pPr>
            <w:r w:rsidRPr="000C5148">
              <w:t>TBD</w:t>
            </w:r>
          </w:p>
        </w:tc>
        <w:tc>
          <w:tcPr>
            <w:tcW w:w="4636" w:type="dxa"/>
          </w:tcPr>
          <w:p w14:paraId="56CE6407" w14:textId="77777777" w:rsidR="006956E3" w:rsidRPr="000C5148" w:rsidRDefault="006956E3" w:rsidP="00977C34">
            <w:pPr>
              <w:pStyle w:val="TAL"/>
              <w:tabs>
                <w:tab w:val="left" w:pos="3060"/>
              </w:tabs>
              <w:rPr>
                <w:lang w:val="en-US"/>
              </w:rPr>
            </w:pPr>
            <w:r w:rsidRPr="000C5148">
              <w:rPr>
                <w:lang w:val="en-US"/>
              </w:rPr>
              <w:t>Performance requirements for PUCCH</w:t>
            </w:r>
          </w:p>
        </w:tc>
        <w:tc>
          <w:tcPr>
            <w:tcW w:w="3486" w:type="dxa"/>
            <w:vMerge/>
          </w:tcPr>
          <w:p w14:paraId="46E04D44" w14:textId="77777777" w:rsidR="006956E3" w:rsidRPr="000C5148" w:rsidRDefault="006956E3" w:rsidP="00977C34">
            <w:pPr>
              <w:pStyle w:val="TAC"/>
            </w:pPr>
          </w:p>
        </w:tc>
      </w:tr>
      <w:tr w:rsidR="006956E3" w:rsidRPr="000C5148" w14:paraId="7B17D627" w14:textId="77777777" w:rsidTr="00977C34">
        <w:tc>
          <w:tcPr>
            <w:tcW w:w="2335" w:type="dxa"/>
          </w:tcPr>
          <w:p w14:paraId="0D6AFA45" w14:textId="77777777" w:rsidR="006956E3" w:rsidRPr="000C5148" w:rsidRDefault="006956E3" w:rsidP="00977C34">
            <w:pPr>
              <w:pStyle w:val="TAC"/>
            </w:pPr>
            <w:r w:rsidRPr="000C5148">
              <w:t>TBD</w:t>
            </w:r>
          </w:p>
        </w:tc>
        <w:tc>
          <w:tcPr>
            <w:tcW w:w="4636" w:type="dxa"/>
          </w:tcPr>
          <w:p w14:paraId="5C0FE29C" w14:textId="77777777" w:rsidR="006956E3" w:rsidRPr="000C5148" w:rsidRDefault="006956E3" w:rsidP="00977C34">
            <w:pPr>
              <w:pStyle w:val="TAL"/>
              <w:rPr>
                <w:lang w:val="en-US"/>
              </w:rPr>
            </w:pPr>
            <w:r w:rsidRPr="000C5148">
              <w:rPr>
                <w:lang w:val="en-US"/>
              </w:rPr>
              <w:t>Performance requirements for PRACH</w:t>
            </w:r>
          </w:p>
        </w:tc>
        <w:tc>
          <w:tcPr>
            <w:tcW w:w="3486" w:type="dxa"/>
            <w:vMerge/>
          </w:tcPr>
          <w:p w14:paraId="687567B1" w14:textId="77777777" w:rsidR="006956E3" w:rsidRPr="000C5148" w:rsidRDefault="006956E3" w:rsidP="00977C34">
            <w:pPr>
              <w:pStyle w:val="TAC"/>
            </w:pPr>
          </w:p>
        </w:tc>
      </w:tr>
      <w:tr w:rsidR="006956E3" w:rsidRPr="000C5148" w14:paraId="449EB839" w14:textId="77777777" w:rsidTr="00977C34">
        <w:tc>
          <w:tcPr>
            <w:tcW w:w="2335" w:type="dxa"/>
          </w:tcPr>
          <w:p w14:paraId="5C7F82BD" w14:textId="77777777" w:rsidR="006956E3" w:rsidRPr="000C5148" w:rsidRDefault="006956E3" w:rsidP="00977C34">
            <w:pPr>
              <w:pStyle w:val="TAC"/>
            </w:pPr>
            <w:r w:rsidRPr="000C5148">
              <w:t>TBD</w:t>
            </w:r>
          </w:p>
        </w:tc>
        <w:tc>
          <w:tcPr>
            <w:tcW w:w="4636" w:type="dxa"/>
          </w:tcPr>
          <w:p w14:paraId="22C76E25" w14:textId="77777777" w:rsidR="006956E3" w:rsidRPr="000C5148" w:rsidRDefault="006956E3" w:rsidP="00977C34">
            <w:pPr>
              <w:pStyle w:val="TAL"/>
              <w:rPr>
                <w:lang w:val="en-US"/>
              </w:rPr>
            </w:pPr>
            <w:r w:rsidRPr="000C5148">
              <w:rPr>
                <w:lang w:val="en-US"/>
              </w:rPr>
              <w:t>Performance requirements for NPUSCH format 1</w:t>
            </w:r>
          </w:p>
        </w:tc>
        <w:tc>
          <w:tcPr>
            <w:tcW w:w="3486" w:type="dxa"/>
            <w:vMerge w:val="restart"/>
          </w:tcPr>
          <w:p w14:paraId="57D940FB" w14:textId="77777777" w:rsidR="006956E3" w:rsidRPr="000C5148" w:rsidRDefault="006956E3" w:rsidP="00977C34">
            <w:pPr>
              <w:pStyle w:val="TAC"/>
            </w:pPr>
            <w:r w:rsidRPr="000C5148">
              <w:t>FFS</w:t>
            </w:r>
          </w:p>
        </w:tc>
      </w:tr>
      <w:tr w:rsidR="006956E3" w:rsidRPr="000C5148" w14:paraId="5F589A80" w14:textId="77777777" w:rsidTr="00977C34">
        <w:tc>
          <w:tcPr>
            <w:tcW w:w="2335" w:type="dxa"/>
          </w:tcPr>
          <w:p w14:paraId="180E30C9" w14:textId="77777777" w:rsidR="006956E3" w:rsidRPr="000C5148" w:rsidRDefault="006956E3" w:rsidP="00977C34">
            <w:pPr>
              <w:pStyle w:val="TAC"/>
            </w:pPr>
            <w:r w:rsidRPr="000C5148">
              <w:t>TBD</w:t>
            </w:r>
          </w:p>
        </w:tc>
        <w:tc>
          <w:tcPr>
            <w:tcW w:w="4636" w:type="dxa"/>
          </w:tcPr>
          <w:p w14:paraId="73724CD5" w14:textId="77777777" w:rsidR="006956E3" w:rsidRPr="000C5148" w:rsidRDefault="006956E3" w:rsidP="00977C34">
            <w:pPr>
              <w:pStyle w:val="TAL"/>
              <w:rPr>
                <w:lang w:val="en-US"/>
              </w:rPr>
            </w:pPr>
            <w:r w:rsidRPr="000C5148">
              <w:rPr>
                <w:lang w:val="en-US"/>
              </w:rPr>
              <w:t>Performance requirements for NPUSCH format 2</w:t>
            </w:r>
          </w:p>
        </w:tc>
        <w:tc>
          <w:tcPr>
            <w:tcW w:w="3486" w:type="dxa"/>
            <w:vMerge/>
          </w:tcPr>
          <w:p w14:paraId="02FA81F7" w14:textId="77777777" w:rsidR="006956E3" w:rsidRPr="000C5148" w:rsidRDefault="006956E3" w:rsidP="00977C34">
            <w:pPr>
              <w:pStyle w:val="TAC"/>
            </w:pPr>
          </w:p>
        </w:tc>
      </w:tr>
      <w:tr w:rsidR="006956E3" w:rsidRPr="000C5148" w14:paraId="1F9E4866" w14:textId="77777777" w:rsidTr="00977C34">
        <w:tc>
          <w:tcPr>
            <w:tcW w:w="2335" w:type="dxa"/>
          </w:tcPr>
          <w:p w14:paraId="652BFC10" w14:textId="77777777" w:rsidR="006956E3" w:rsidRPr="000C5148" w:rsidRDefault="006956E3" w:rsidP="00977C34">
            <w:pPr>
              <w:pStyle w:val="TAC"/>
            </w:pPr>
            <w:r w:rsidRPr="000C5148">
              <w:t>TBD</w:t>
            </w:r>
          </w:p>
        </w:tc>
        <w:tc>
          <w:tcPr>
            <w:tcW w:w="4636" w:type="dxa"/>
          </w:tcPr>
          <w:p w14:paraId="6371E14E" w14:textId="77777777" w:rsidR="006956E3" w:rsidRPr="000C5148" w:rsidRDefault="006956E3" w:rsidP="00977C34">
            <w:pPr>
              <w:pStyle w:val="TAL"/>
              <w:rPr>
                <w:lang w:val="en-US"/>
              </w:rPr>
            </w:pPr>
            <w:r w:rsidRPr="000C5148">
              <w:rPr>
                <w:lang w:val="en-US"/>
              </w:rPr>
              <w:t>Performance requirements for NPRACH</w:t>
            </w:r>
          </w:p>
        </w:tc>
        <w:tc>
          <w:tcPr>
            <w:tcW w:w="3486" w:type="dxa"/>
            <w:vMerge/>
          </w:tcPr>
          <w:p w14:paraId="22DD51F7" w14:textId="77777777" w:rsidR="006956E3" w:rsidRPr="000C5148" w:rsidRDefault="006956E3" w:rsidP="00977C34">
            <w:pPr>
              <w:pStyle w:val="TAC"/>
            </w:pPr>
          </w:p>
        </w:tc>
      </w:tr>
      <w:tr w:rsidR="006956E3" w:rsidRPr="000C5148" w14:paraId="2B978832" w14:textId="77777777" w:rsidTr="00977C34">
        <w:tc>
          <w:tcPr>
            <w:tcW w:w="2335" w:type="dxa"/>
          </w:tcPr>
          <w:p w14:paraId="164C3877" w14:textId="77777777" w:rsidR="006956E3" w:rsidRPr="000C5148" w:rsidRDefault="006956E3" w:rsidP="00977C34">
            <w:pPr>
              <w:pStyle w:val="TAC"/>
            </w:pPr>
            <w:r w:rsidRPr="000C5148">
              <w:t>TBD</w:t>
            </w:r>
          </w:p>
        </w:tc>
        <w:tc>
          <w:tcPr>
            <w:tcW w:w="4636" w:type="dxa"/>
          </w:tcPr>
          <w:p w14:paraId="051EE4AE" w14:textId="77777777" w:rsidR="006956E3" w:rsidRPr="000C5148" w:rsidRDefault="006956E3" w:rsidP="00977C34">
            <w:pPr>
              <w:pStyle w:val="TAL"/>
              <w:rPr>
                <w:lang w:val="en-US"/>
              </w:rPr>
            </w:pPr>
            <w:r w:rsidRPr="000C5148">
              <w:rPr>
                <w:lang w:val="en-US"/>
              </w:rPr>
              <w:t>Fixed Reference Channels for PUSCH transmission</w:t>
            </w:r>
          </w:p>
        </w:tc>
        <w:tc>
          <w:tcPr>
            <w:tcW w:w="3486" w:type="dxa"/>
          </w:tcPr>
          <w:p w14:paraId="0D37AA93" w14:textId="77777777" w:rsidR="006956E3" w:rsidRPr="000C5148" w:rsidRDefault="006956E3" w:rsidP="00977C34">
            <w:pPr>
              <w:pStyle w:val="TAC"/>
            </w:pPr>
            <w:r w:rsidRPr="00EF02AD">
              <w:t>Nokia</w:t>
            </w:r>
          </w:p>
        </w:tc>
      </w:tr>
      <w:tr w:rsidR="006956E3" w:rsidRPr="000C5148" w14:paraId="37BED21C" w14:textId="77777777" w:rsidTr="00977C34">
        <w:tc>
          <w:tcPr>
            <w:tcW w:w="2335" w:type="dxa"/>
          </w:tcPr>
          <w:p w14:paraId="6F50A1E1" w14:textId="77777777" w:rsidR="006956E3" w:rsidRPr="000C5148" w:rsidRDefault="006956E3" w:rsidP="00977C34">
            <w:pPr>
              <w:pStyle w:val="TAC"/>
            </w:pPr>
            <w:r w:rsidRPr="000C5148">
              <w:t>TBD</w:t>
            </w:r>
          </w:p>
        </w:tc>
        <w:tc>
          <w:tcPr>
            <w:tcW w:w="4636" w:type="dxa"/>
          </w:tcPr>
          <w:p w14:paraId="035F2C07" w14:textId="77777777" w:rsidR="006956E3" w:rsidRPr="000C5148" w:rsidRDefault="006956E3" w:rsidP="00977C34">
            <w:pPr>
              <w:pStyle w:val="TAL"/>
              <w:rPr>
                <w:lang w:val="en-US"/>
              </w:rPr>
            </w:pPr>
            <w:r w:rsidRPr="000C5148">
              <w:rPr>
                <w:lang w:val="en-US"/>
              </w:rPr>
              <w:t>PRACH Test preambles</w:t>
            </w:r>
          </w:p>
        </w:tc>
        <w:tc>
          <w:tcPr>
            <w:tcW w:w="3486" w:type="dxa"/>
          </w:tcPr>
          <w:p w14:paraId="7528C29C" w14:textId="77777777" w:rsidR="006956E3" w:rsidRPr="000C5148" w:rsidRDefault="006956E3" w:rsidP="00977C34">
            <w:pPr>
              <w:pStyle w:val="TAC"/>
            </w:pPr>
            <w:r w:rsidRPr="00EF02AD">
              <w:t>Nokia</w:t>
            </w:r>
          </w:p>
        </w:tc>
      </w:tr>
      <w:tr w:rsidR="006956E3" w:rsidRPr="000C5148" w14:paraId="384B51CF" w14:textId="77777777" w:rsidTr="00977C34">
        <w:tc>
          <w:tcPr>
            <w:tcW w:w="2335" w:type="dxa"/>
          </w:tcPr>
          <w:p w14:paraId="2E8F4454" w14:textId="77777777" w:rsidR="006956E3" w:rsidRPr="000C5148" w:rsidRDefault="006956E3" w:rsidP="00977C34">
            <w:pPr>
              <w:pStyle w:val="TAC"/>
            </w:pPr>
            <w:r w:rsidRPr="000C5148">
              <w:t>TBD</w:t>
            </w:r>
          </w:p>
        </w:tc>
        <w:tc>
          <w:tcPr>
            <w:tcW w:w="4636" w:type="dxa"/>
          </w:tcPr>
          <w:p w14:paraId="493D2148" w14:textId="77777777" w:rsidR="006956E3" w:rsidRPr="000C5148" w:rsidRDefault="006956E3" w:rsidP="00977C34">
            <w:pPr>
              <w:pStyle w:val="TAL"/>
              <w:rPr>
                <w:lang w:val="en-US"/>
              </w:rPr>
            </w:pPr>
            <w:r w:rsidRPr="000C5148">
              <w:rPr>
                <w:lang w:val="en-US"/>
              </w:rPr>
              <w:t>Fixed Reference Channels for NPUSCH format 1 transmission</w:t>
            </w:r>
          </w:p>
        </w:tc>
        <w:tc>
          <w:tcPr>
            <w:tcW w:w="3486" w:type="dxa"/>
          </w:tcPr>
          <w:p w14:paraId="4932AE08" w14:textId="77777777" w:rsidR="006956E3" w:rsidRPr="000C5148" w:rsidRDefault="006956E3" w:rsidP="00977C34">
            <w:pPr>
              <w:pStyle w:val="TAC"/>
            </w:pPr>
            <w:r w:rsidRPr="001748A0">
              <w:t>Huawei</w:t>
            </w:r>
          </w:p>
        </w:tc>
      </w:tr>
      <w:tr w:rsidR="006956E3" w:rsidRPr="000C5148" w14:paraId="3149BECD" w14:textId="77777777" w:rsidTr="00977C34">
        <w:tc>
          <w:tcPr>
            <w:tcW w:w="2335" w:type="dxa"/>
          </w:tcPr>
          <w:p w14:paraId="3C8E3111" w14:textId="77777777" w:rsidR="006956E3" w:rsidRPr="000C5148" w:rsidRDefault="006956E3" w:rsidP="00977C34">
            <w:pPr>
              <w:pStyle w:val="TAC"/>
            </w:pPr>
            <w:r w:rsidRPr="000C5148">
              <w:t>TBD</w:t>
            </w:r>
          </w:p>
        </w:tc>
        <w:tc>
          <w:tcPr>
            <w:tcW w:w="4636" w:type="dxa"/>
          </w:tcPr>
          <w:p w14:paraId="35FD1BDD" w14:textId="77777777" w:rsidR="006956E3" w:rsidRPr="000C5148" w:rsidRDefault="006956E3" w:rsidP="00977C34">
            <w:pPr>
              <w:pStyle w:val="TAL"/>
              <w:rPr>
                <w:lang w:val="en-US"/>
              </w:rPr>
            </w:pPr>
            <w:r w:rsidRPr="000C5148">
              <w:rPr>
                <w:lang w:val="en-US"/>
              </w:rPr>
              <w:t>Measurement of Performance Requirements</w:t>
            </w:r>
          </w:p>
        </w:tc>
        <w:tc>
          <w:tcPr>
            <w:tcW w:w="3486" w:type="dxa"/>
          </w:tcPr>
          <w:p w14:paraId="4A22BA16" w14:textId="77777777" w:rsidR="006956E3" w:rsidRPr="000C5148" w:rsidRDefault="006956E3" w:rsidP="00977C34">
            <w:pPr>
              <w:pStyle w:val="TAC"/>
            </w:pPr>
            <w:r w:rsidRPr="001748A0">
              <w:t>Huawei</w:t>
            </w:r>
          </w:p>
        </w:tc>
      </w:tr>
    </w:tbl>
    <w:p w14:paraId="2F8AD8FB" w14:textId="77777777" w:rsidR="006956E3" w:rsidRDefault="006956E3" w:rsidP="007845AE">
      <w:pPr>
        <w:rPr>
          <w:lang w:val="en-US"/>
        </w:rPr>
      </w:pPr>
    </w:p>
    <w:p w14:paraId="189D229A" w14:textId="1C6B372B" w:rsidR="000B1B99" w:rsidRDefault="006956E3" w:rsidP="000B1B99">
      <w:pPr>
        <w:rPr>
          <w:lang w:val="en-US"/>
        </w:rPr>
      </w:pPr>
      <w:r>
        <w:rPr>
          <w:lang w:val="en-US"/>
        </w:rPr>
        <w:t>Within this cont</w:t>
      </w:r>
      <w:r w:rsidR="0053231E">
        <w:rPr>
          <w:lang w:val="en-US"/>
        </w:rPr>
        <w:t>ribution, we present the Nokia contributions for the Work-Split regarding TS 36.181</w:t>
      </w:r>
      <w:r w:rsidR="00BC1942">
        <w:rPr>
          <w:lang w:val="en-US"/>
        </w:rPr>
        <w:t xml:space="preserve"> for discussion and approval at RAN4 #106-bis-e.</w:t>
      </w:r>
    </w:p>
    <w:p w14:paraId="43D2A2DA" w14:textId="5351064B" w:rsidR="00057C57" w:rsidRDefault="00057C57" w:rsidP="000B1B99">
      <w:pPr>
        <w:rPr>
          <w:lang w:val="en-US"/>
        </w:rPr>
      </w:pPr>
      <w:r>
        <w:rPr>
          <w:lang w:val="en-US"/>
        </w:rPr>
        <w:t>Furthermore, within this contribution we include updates following the first round at RAN4 #106 bis-e</w:t>
      </w:r>
    </w:p>
    <w:p w14:paraId="48925AC0" w14:textId="4200D093" w:rsidR="008B1B48" w:rsidRPr="0092498C" w:rsidRDefault="008B1B48" w:rsidP="008B1B48">
      <w:pPr>
        <w:rPr>
          <w:noProof/>
          <w:lang w:val="en-US" w:eastAsia="zh-CN"/>
        </w:rPr>
      </w:pPr>
    </w:p>
    <w:p w14:paraId="31B065AC" w14:textId="77777777" w:rsidR="008B1B48" w:rsidRPr="0060543D" w:rsidRDefault="008B1B48" w:rsidP="008B1B48">
      <w:pPr>
        <w:pStyle w:val="RAN4H1"/>
        <w:numPr>
          <w:ilvl w:val="0"/>
          <w:numId w:val="0"/>
        </w:numPr>
        <w:ind w:left="360" w:hanging="360"/>
      </w:pPr>
      <w:bookmarkStart w:id="8" w:name="_Toc116995849"/>
      <w:r w:rsidRPr="00EF698B">
        <w:t>References</w:t>
      </w:r>
      <w:bookmarkEnd w:id="8"/>
    </w:p>
    <w:bookmarkStart w:id="9" w:name="_Ref114500673"/>
    <w:bookmarkStart w:id="10" w:name="_Ref126677383"/>
    <w:bookmarkEnd w:id="9"/>
    <w:p w14:paraId="57393CDE" w14:textId="77777777" w:rsidR="008B1B48" w:rsidRPr="00860B87" w:rsidRDefault="008B1B48" w:rsidP="008B1B48">
      <w:pPr>
        <w:pStyle w:val="ListParagraph"/>
        <w:numPr>
          <w:ilvl w:val="0"/>
          <w:numId w:val="2"/>
        </w:numPr>
        <w:ind w:right="-22"/>
      </w:pPr>
      <w:r>
        <w:fldChar w:fldCharType="begin"/>
      </w:r>
      <w:r>
        <w:instrText>HYPERLINK "https://www.3gpp.org/ftp/tsg_ran/TSG_RAN/TSGR_92e/Info_for_workplan/new_approved_WID_11/RAN1_1/RP-211601.zip"</w:instrText>
      </w:r>
      <w:r>
        <w:fldChar w:fldCharType="separate"/>
      </w:r>
      <w:r w:rsidRPr="00AF4A1E">
        <w:rPr>
          <w:rStyle w:val="Hyperlink"/>
        </w:rPr>
        <w:t>RP-211601</w:t>
      </w:r>
      <w:r>
        <w:fldChar w:fldCharType="end"/>
      </w:r>
      <w:r w:rsidRPr="00860B87">
        <w:t xml:space="preserve">, </w:t>
      </w:r>
      <w:r w:rsidRPr="00860B87">
        <w:rPr>
          <w:i/>
          <w:iCs/>
        </w:rPr>
        <w:t>WID on NB-IoT/</w:t>
      </w:r>
      <w:proofErr w:type="spellStart"/>
      <w:r w:rsidRPr="00860B87">
        <w:rPr>
          <w:i/>
          <w:iCs/>
        </w:rPr>
        <w:t>eMTC</w:t>
      </w:r>
      <w:proofErr w:type="spellEnd"/>
      <w:r w:rsidRPr="00860B87">
        <w:rPr>
          <w:i/>
          <w:iCs/>
        </w:rPr>
        <w:t xml:space="preserve"> support for NTN</w:t>
      </w:r>
      <w:r w:rsidRPr="00860B87">
        <w:t xml:space="preserve">, </w:t>
      </w:r>
      <w:proofErr w:type="spellStart"/>
      <w:r w:rsidRPr="00860B87">
        <w:t>Mediatek</w:t>
      </w:r>
      <w:proofErr w:type="spellEnd"/>
      <w:r w:rsidRPr="00860B87">
        <w:t xml:space="preserve"> Inc</w:t>
      </w:r>
      <w:r>
        <w:t xml:space="preserve"> &amp; Eutelsat S.A</w:t>
      </w:r>
      <w:r w:rsidRPr="00860B87">
        <w:t>, TSG RAN #9</w:t>
      </w:r>
      <w:r>
        <w:t>2</w:t>
      </w:r>
      <w:r w:rsidRPr="00860B87">
        <w:t>e</w:t>
      </w:r>
      <w:r>
        <w:t xml:space="preserve">, June </w:t>
      </w:r>
      <w:r w:rsidRPr="00860B87">
        <w:t>202</w:t>
      </w:r>
      <w:r>
        <w:t>1</w:t>
      </w:r>
      <w:bookmarkEnd w:id="10"/>
      <w:r w:rsidRPr="00860B87">
        <w:t xml:space="preserve"> </w:t>
      </w:r>
    </w:p>
    <w:bookmarkStart w:id="11" w:name="_Ref126677391"/>
    <w:p w14:paraId="49E0F221" w14:textId="77777777" w:rsidR="008B1B48" w:rsidRDefault="008B1B48" w:rsidP="008B1B48">
      <w:pPr>
        <w:pStyle w:val="ListParagraph"/>
        <w:numPr>
          <w:ilvl w:val="0"/>
          <w:numId w:val="2"/>
        </w:numPr>
        <w:ind w:right="-22"/>
      </w:pPr>
      <w:r>
        <w:fldChar w:fldCharType="begin"/>
      </w:r>
      <w:r>
        <w:instrText>HYPERLINK "https://www.3gpp.org/ftp/TSG_RAN/TSG_RAN/TSGR_95e/Docs/RP-220938.zip"</w:instrText>
      </w:r>
      <w:r>
        <w:fldChar w:fldCharType="separate"/>
      </w:r>
      <w:r w:rsidRPr="00DE10A5">
        <w:rPr>
          <w:rStyle w:val="Hyperlink"/>
        </w:rPr>
        <w:t>RP-220938</w:t>
      </w:r>
      <w:r>
        <w:fldChar w:fldCharType="end"/>
      </w:r>
      <w:r w:rsidRPr="00860B87">
        <w:t xml:space="preserve">, </w:t>
      </w:r>
      <w:r w:rsidRPr="00860B87">
        <w:rPr>
          <w:i/>
          <w:iCs/>
        </w:rPr>
        <w:t>New WID on NB-IoT/</w:t>
      </w:r>
      <w:proofErr w:type="spellStart"/>
      <w:r w:rsidRPr="00860B87">
        <w:rPr>
          <w:i/>
          <w:iCs/>
        </w:rPr>
        <w:t>eMTC</w:t>
      </w:r>
      <w:proofErr w:type="spellEnd"/>
      <w:r w:rsidRPr="00860B87">
        <w:rPr>
          <w:i/>
          <w:iCs/>
        </w:rPr>
        <w:t xml:space="preserve"> core &amp; performance requirements for NTN</w:t>
      </w:r>
      <w:r w:rsidRPr="00860B87">
        <w:t xml:space="preserve">, </w:t>
      </w:r>
      <w:proofErr w:type="spellStart"/>
      <w:r w:rsidRPr="00860B87">
        <w:t>Mediatek</w:t>
      </w:r>
      <w:proofErr w:type="spellEnd"/>
      <w:r w:rsidRPr="00860B87">
        <w:t xml:space="preserve"> Inc, TSG RAN #95e March 2022</w:t>
      </w:r>
      <w:bookmarkEnd w:id="11"/>
      <w:r w:rsidRPr="00860B87">
        <w:t xml:space="preserve"> </w:t>
      </w:r>
    </w:p>
    <w:p w14:paraId="55B5C1E4" w14:textId="77777777" w:rsidR="008B1B48" w:rsidRDefault="008B1B48" w:rsidP="008B1B48">
      <w:pPr>
        <w:pStyle w:val="ListParagraph"/>
        <w:numPr>
          <w:ilvl w:val="0"/>
          <w:numId w:val="2"/>
        </w:numPr>
        <w:ind w:right="-22"/>
      </w:pPr>
      <w:bookmarkStart w:id="12" w:name="_Ref131411816"/>
      <w:r w:rsidRPr="00C366E9">
        <w:lastRenderedPageBreak/>
        <w:t>R4-2302933</w:t>
      </w:r>
      <w:r>
        <w:t>,</w:t>
      </w:r>
      <w:r w:rsidRPr="00C366E9">
        <w:t xml:space="preserve"> </w:t>
      </w:r>
      <w:r w:rsidRPr="00C366E9">
        <w:rPr>
          <w:i/>
          <w:iCs/>
        </w:rPr>
        <w:t>WF for SAN demodulation requirements for IoT over NTN</w:t>
      </w:r>
      <w:r>
        <w:t>,</w:t>
      </w:r>
      <w:r w:rsidRPr="00C366E9">
        <w:t xml:space="preserve"> </w:t>
      </w:r>
      <w:r>
        <w:t>RAN4 WG 4 #106, Athens, Mar 2023.</w:t>
      </w:r>
      <w:bookmarkEnd w:id="12"/>
    </w:p>
    <w:p w14:paraId="7CC09FA4" w14:textId="344E821A" w:rsidR="008B1B48" w:rsidRDefault="008B1B48">
      <w:pPr>
        <w:spacing w:after="0"/>
        <w:rPr>
          <w:lang w:val="en-US"/>
        </w:rPr>
      </w:pPr>
      <w:r>
        <w:rPr>
          <w:lang w:val="en-US"/>
        </w:rPr>
        <w:br w:type="page"/>
      </w:r>
    </w:p>
    <w:p w14:paraId="3A47D150" w14:textId="47336224" w:rsidR="003523CA" w:rsidRPr="00EF698B" w:rsidRDefault="003523CA" w:rsidP="003523CA">
      <w:pPr>
        <w:pStyle w:val="RAN4H1"/>
        <w:rPr>
          <w:lang w:val="en-US"/>
        </w:rPr>
      </w:pPr>
      <w:r>
        <w:rPr>
          <w:lang w:val="en-US"/>
        </w:rPr>
        <w:lastRenderedPageBreak/>
        <w:t>Appendix (</w:t>
      </w:r>
      <w:r w:rsidR="0053231E">
        <w:rPr>
          <w:lang w:val="en-US"/>
        </w:rPr>
        <w:t>Text Proposal)</w:t>
      </w:r>
    </w:p>
    <w:p w14:paraId="7F050298" w14:textId="77777777" w:rsidR="003523CA" w:rsidRDefault="003523CA" w:rsidP="008E52A6">
      <w:pPr>
        <w:rPr>
          <w:rStyle w:val="Strong"/>
        </w:rPr>
      </w:pPr>
    </w:p>
    <w:p w14:paraId="3439A4F3" w14:textId="77777777" w:rsidR="008E52A6" w:rsidRDefault="008E52A6" w:rsidP="008E52A6">
      <w:pPr>
        <w:rPr>
          <w:rStyle w:val="Strong"/>
        </w:rPr>
      </w:pPr>
    </w:p>
    <w:p w14:paraId="332079B7" w14:textId="77777777" w:rsidR="008E52A6" w:rsidRPr="008E52A6" w:rsidRDefault="008E52A6" w:rsidP="008E52A6">
      <w:pPr>
        <w:rPr>
          <w:rStyle w:val="Strong"/>
        </w:rPr>
      </w:pPr>
    </w:p>
    <w:p w14:paraId="24D3B742" w14:textId="77777777" w:rsidR="00AA5BAA" w:rsidRPr="00747520" w:rsidRDefault="00AA5BAA" w:rsidP="00AA5BAA">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1C2F5833" w14:textId="77777777" w:rsidR="00747520" w:rsidRDefault="00747520" w:rsidP="00747520">
      <w:pPr>
        <w:pStyle w:val="Heading1"/>
      </w:pPr>
      <w:r>
        <w:t>2</w:t>
      </w:r>
      <w:r>
        <w:tab/>
        <w:t>References</w:t>
      </w:r>
      <w:bookmarkEnd w:id="2"/>
      <w:bookmarkEnd w:id="3"/>
      <w:bookmarkEnd w:id="4"/>
      <w:bookmarkEnd w:id="5"/>
    </w:p>
    <w:p w14:paraId="5F575EEA" w14:textId="77777777" w:rsidR="00747520" w:rsidRDefault="00747520" w:rsidP="00747520">
      <w:r>
        <w:t>The following documents contain provisions which, through reference in this text, constitute provisions of the present document.</w:t>
      </w:r>
    </w:p>
    <w:p w14:paraId="35E10E4D" w14:textId="77777777" w:rsidR="00747520" w:rsidRDefault="00747520" w:rsidP="00747520">
      <w:pPr>
        <w:pStyle w:val="B1"/>
      </w:pPr>
      <w:r>
        <w:t>-</w:t>
      </w:r>
      <w:r>
        <w:tab/>
        <w:t>References are either specific (identified by date of publication, edition number, version number, etc.) or non</w:t>
      </w:r>
      <w:r>
        <w:noBreakHyphen/>
        <w:t>specific.</w:t>
      </w:r>
    </w:p>
    <w:p w14:paraId="15EE6AE7" w14:textId="77777777" w:rsidR="00747520" w:rsidRDefault="00747520" w:rsidP="00747520">
      <w:pPr>
        <w:pStyle w:val="B1"/>
      </w:pPr>
      <w:r>
        <w:t>-</w:t>
      </w:r>
      <w:r>
        <w:tab/>
        <w:t>For a specific reference, subsequent revisions do not apply.</w:t>
      </w:r>
    </w:p>
    <w:p w14:paraId="7687EBF8" w14:textId="77777777" w:rsidR="00747520" w:rsidRDefault="00747520" w:rsidP="007475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7470F1" w14:textId="77777777" w:rsidR="00747520" w:rsidRDefault="00747520" w:rsidP="00747520">
      <w:pPr>
        <w:pStyle w:val="EX"/>
      </w:pPr>
      <w:r>
        <w:t>[1]</w:t>
      </w:r>
      <w:r>
        <w:tab/>
        <w:t>3GPP TR 21.905: "Vocabulary for 3GPP Specifications".</w:t>
      </w:r>
    </w:p>
    <w:p w14:paraId="7606C6D2" w14:textId="0F72E776" w:rsidR="00747520" w:rsidRPr="006D6BD4" w:rsidRDefault="00747520" w:rsidP="006D6BD4">
      <w:pPr>
        <w:pStyle w:val="EX"/>
      </w:pPr>
      <w:r w:rsidRPr="009A6905">
        <w:rPr>
          <w:highlight w:val="yellow"/>
          <w:lang w:val="en-US"/>
        </w:rPr>
        <w:t>[2]</w:t>
      </w:r>
      <w:r w:rsidRPr="009A6905">
        <w:rPr>
          <w:highlight w:val="yellow"/>
          <w:lang w:val="en-US"/>
        </w:rPr>
        <w:tab/>
      </w:r>
      <w:r w:rsidR="00F36EAA" w:rsidRPr="009A6905">
        <w:rPr>
          <w:highlight w:val="yellow"/>
        </w:rPr>
        <w:t>3GPP TS 36 108: "Space Access Node (SAN) radio transmission and reception".</w:t>
      </w:r>
    </w:p>
    <w:p w14:paraId="5A52025B" w14:textId="77777777" w:rsidR="00AA5BAA" w:rsidRPr="008E21F4" w:rsidRDefault="00AA5BAA" w:rsidP="00AA5BAA">
      <w:pPr>
        <w:pStyle w:val="EX"/>
      </w:pPr>
      <w:r w:rsidRPr="008E21F4">
        <w:t>[3]</w:t>
      </w:r>
      <w:r w:rsidRPr="008E21F4">
        <w:tab/>
        <w:t xml:space="preserve">ITU-R Recommendation M.1545, </w:t>
      </w:r>
      <w:r>
        <w:t>"</w:t>
      </w:r>
      <w:r w:rsidRPr="008E21F4">
        <w:t>Measurement uncertainty as it applies to test limits for the terrestrial component of International Mobile Telecommunications-2000</w:t>
      </w:r>
      <w:r>
        <w:t>"</w:t>
      </w:r>
      <w:r w:rsidRPr="008E21F4">
        <w:t>.</w:t>
      </w:r>
    </w:p>
    <w:p w14:paraId="173149C8" w14:textId="77777777" w:rsidR="00AA5BAA" w:rsidRPr="008E21F4" w:rsidRDefault="00AA5BAA" w:rsidP="00AA5BAA">
      <w:pPr>
        <w:pStyle w:val="EX"/>
        <w:rPr>
          <w:rFonts w:cs="v4.2.0"/>
        </w:rPr>
      </w:pPr>
      <w:r w:rsidRPr="008E21F4">
        <w:t>[4]</w:t>
      </w:r>
      <w:r w:rsidRPr="008E21F4">
        <w:tab/>
      </w:r>
      <w:r w:rsidRPr="008E21F4">
        <w:rPr>
          <w:rFonts w:cs="v3.7.0"/>
        </w:rPr>
        <w:t>ITU-R recommendation SM.328: "Spectra and bandwidth of emissions"</w:t>
      </w:r>
      <w:r w:rsidRPr="008E21F4">
        <w:t>.</w:t>
      </w:r>
    </w:p>
    <w:p w14:paraId="58E846A3" w14:textId="77777777" w:rsidR="00AA5BAA" w:rsidRPr="008E21F4" w:rsidRDefault="00AA5BAA" w:rsidP="00AA5BAA">
      <w:pPr>
        <w:pStyle w:val="EX"/>
        <w:rPr>
          <w:rFonts w:cs="v4.2.0"/>
        </w:rPr>
      </w:pPr>
      <w:r w:rsidRPr="008E21F4">
        <w:t>[5]</w:t>
      </w:r>
      <w:r w:rsidRPr="008E21F4">
        <w:tab/>
      </w:r>
      <w:r w:rsidRPr="008E21F4">
        <w:rPr>
          <w:rFonts w:cs="v4.2.0"/>
        </w:rPr>
        <w:t>ITU-R recommendation SM.329: "Unwanted emissions in the spurious domain ".</w:t>
      </w:r>
    </w:p>
    <w:p w14:paraId="61EAB1E8" w14:textId="77777777" w:rsidR="00AA5BAA" w:rsidRPr="008E21F4" w:rsidRDefault="00AA5BAA" w:rsidP="00AA5BAA">
      <w:pPr>
        <w:pStyle w:val="EX"/>
        <w:rPr>
          <w:rFonts w:cs="v4.2.0"/>
        </w:rPr>
      </w:pPr>
      <w:bookmarkStart w:id="13" w:name="_Ref467262581"/>
      <w:r w:rsidRPr="008E21F4">
        <w:rPr>
          <w:rFonts w:cs="v4.2.0"/>
        </w:rPr>
        <w:t>[6]</w:t>
      </w:r>
      <w:r w:rsidRPr="008E21F4">
        <w:rPr>
          <w:rFonts w:cs="v4.2.0"/>
        </w:rPr>
        <w:tab/>
        <w:t>IEC 60721-3-3 (2002): "Classification of environmental conditions - Part 3: Classification of groups of environmental parameters and their severities - Section 3: Stationary use at weather protected locations</w:t>
      </w:r>
      <w:bookmarkEnd w:id="13"/>
      <w:r w:rsidRPr="008E21F4">
        <w:rPr>
          <w:rFonts w:cs="v4.2.0"/>
        </w:rPr>
        <w:t>".</w:t>
      </w:r>
    </w:p>
    <w:p w14:paraId="03B7F132" w14:textId="77777777" w:rsidR="00AA5BAA" w:rsidRPr="008E21F4" w:rsidRDefault="00AA5BAA" w:rsidP="00AA5BAA">
      <w:pPr>
        <w:pStyle w:val="EX"/>
        <w:rPr>
          <w:rFonts w:cs="v4.2.0"/>
        </w:rPr>
      </w:pPr>
      <w:bookmarkStart w:id="14" w:name="_Ref467262590"/>
      <w:r w:rsidRPr="008E21F4">
        <w:rPr>
          <w:rFonts w:cs="v4.2.0"/>
        </w:rPr>
        <w:t>[7]</w:t>
      </w:r>
      <w:r w:rsidRPr="008E21F4">
        <w:rPr>
          <w:rFonts w:cs="v4.2.0"/>
        </w:rPr>
        <w:tab/>
        <w:t>IEC 60721-3-4 (1995): "Classification of environmental conditions - Part 3: Classification of groups of environmental parameters and their severities - Section 4: Stationary use at non-weather protected locations</w:t>
      </w:r>
      <w:bookmarkEnd w:id="14"/>
      <w:r w:rsidRPr="008E21F4">
        <w:rPr>
          <w:rFonts w:cs="v4.2.0"/>
        </w:rPr>
        <w:t>".</w:t>
      </w:r>
    </w:p>
    <w:p w14:paraId="42ACAB75" w14:textId="77777777" w:rsidR="00AA5BAA" w:rsidRPr="008E21F4" w:rsidRDefault="00AA5BAA" w:rsidP="00AA5BAA">
      <w:pPr>
        <w:pStyle w:val="EX"/>
        <w:rPr>
          <w:rFonts w:cs="v4.2.0"/>
        </w:rPr>
      </w:pPr>
      <w:bookmarkStart w:id="15" w:name="_Ref467262628"/>
      <w:r w:rsidRPr="008E21F4">
        <w:rPr>
          <w:rFonts w:cs="v4.2.0"/>
        </w:rPr>
        <w:t>[8]</w:t>
      </w:r>
      <w:r w:rsidRPr="008E21F4">
        <w:rPr>
          <w:rFonts w:cs="v4.2.0"/>
        </w:rPr>
        <w:tab/>
        <w:t>IEC 60068-2-1 (2007): "Environmental testing - Part 2: Tests. Tests A: Cold</w:t>
      </w:r>
      <w:bookmarkEnd w:id="15"/>
      <w:r w:rsidRPr="008E21F4">
        <w:rPr>
          <w:rFonts w:cs="v4.2.0"/>
        </w:rPr>
        <w:t>".</w:t>
      </w:r>
    </w:p>
    <w:p w14:paraId="753A8C5B" w14:textId="77777777" w:rsidR="00AA5BAA" w:rsidRPr="008E21F4" w:rsidRDefault="00AA5BAA" w:rsidP="00AA5BAA">
      <w:pPr>
        <w:pStyle w:val="EX"/>
        <w:rPr>
          <w:rFonts w:cs="v4.2.0"/>
        </w:rPr>
      </w:pPr>
      <w:bookmarkStart w:id="16" w:name="_Ref467262642"/>
      <w:r w:rsidRPr="008E21F4">
        <w:rPr>
          <w:rFonts w:cs="v4.2.0"/>
        </w:rPr>
        <w:t>[9]</w:t>
      </w:r>
      <w:r w:rsidRPr="008E21F4">
        <w:rPr>
          <w:rFonts w:cs="v4.2.0"/>
        </w:rPr>
        <w:tab/>
        <w:t>IEC 60068-2-2 (2007): "Environmental testing - Part 2: Tests. Tests B: Dry heat</w:t>
      </w:r>
      <w:bookmarkEnd w:id="16"/>
      <w:r w:rsidRPr="008E21F4">
        <w:rPr>
          <w:rFonts w:cs="v4.2.0"/>
        </w:rPr>
        <w:t>".</w:t>
      </w:r>
    </w:p>
    <w:p w14:paraId="62276BA1" w14:textId="77777777" w:rsidR="00AA5BAA" w:rsidRPr="008E21F4" w:rsidRDefault="00AA5BAA" w:rsidP="00AA5BAA">
      <w:pPr>
        <w:pStyle w:val="EX"/>
        <w:rPr>
          <w:rFonts w:cs="v4.2.0"/>
        </w:rPr>
      </w:pPr>
      <w:bookmarkStart w:id="17" w:name="_Ref467262669"/>
      <w:r w:rsidRPr="008E21F4">
        <w:rPr>
          <w:rFonts w:cs="v4.2.0"/>
        </w:rPr>
        <w:t>[10]</w:t>
      </w:r>
      <w:r w:rsidRPr="008E21F4">
        <w:rPr>
          <w:rFonts w:cs="v4.2.0"/>
        </w:rPr>
        <w:tab/>
        <w:t>IEC 60068-2-6 (2007): "Environmental testing - Part 2: Tests - Test Fc: Vibration (sinusoidal)</w:t>
      </w:r>
      <w:bookmarkEnd w:id="17"/>
      <w:r w:rsidRPr="008E21F4">
        <w:rPr>
          <w:rFonts w:cs="v4.2.0"/>
        </w:rPr>
        <w:t>".</w:t>
      </w:r>
    </w:p>
    <w:p w14:paraId="1D58E0F9" w14:textId="77777777" w:rsidR="00AA5BAA" w:rsidRPr="00D56583" w:rsidRDefault="00AA5BAA" w:rsidP="00AA5BAA">
      <w:pPr>
        <w:pStyle w:val="EX"/>
        <w:rPr>
          <w:rFonts w:cs="v4.2.0"/>
          <w:lang w:val="sv-FI"/>
        </w:rPr>
      </w:pPr>
      <w:r w:rsidRPr="00D56583">
        <w:rPr>
          <w:rFonts w:cs="v4.2.0"/>
          <w:lang w:val="sv-FI"/>
        </w:rPr>
        <w:t>[11]</w:t>
      </w:r>
      <w:r w:rsidRPr="00D56583">
        <w:rPr>
          <w:rFonts w:cs="v4.2.0"/>
          <w:lang w:val="sv-FI"/>
        </w:rPr>
        <w:tab/>
        <w:t>3GPP TR 25.942: "RF system scenarios".</w:t>
      </w:r>
    </w:p>
    <w:p w14:paraId="51FC6C3C" w14:textId="437385F7" w:rsidR="00747520" w:rsidRDefault="00747520" w:rsidP="00747520">
      <w:pPr>
        <w:pStyle w:val="EX"/>
      </w:pPr>
      <w:r w:rsidRPr="00A14EA1">
        <w:rPr>
          <w:highlight w:val="magenta"/>
        </w:rPr>
        <w:t>[</w:t>
      </w:r>
      <w:r w:rsidR="00AA5BAA">
        <w:rPr>
          <w:highlight w:val="magenta"/>
          <w:lang w:val="en-US" w:eastAsia="zh-CN"/>
        </w:rPr>
        <w:t>12</w:t>
      </w:r>
      <w:r w:rsidRPr="00A14EA1">
        <w:rPr>
          <w:highlight w:val="magenta"/>
        </w:rPr>
        <w:t>]</w:t>
      </w:r>
      <w:r w:rsidRPr="00A14EA1">
        <w:rPr>
          <w:highlight w:val="magenta"/>
        </w:rPr>
        <w:tab/>
        <w:t>3GPP TS 36.211: Evolved Universal Terrestrial Radio Access (E-UTRA); Physical channels and modulation”</w:t>
      </w:r>
    </w:p>
    <w:p w14:paraId="5BD11E6D" w14:textId="638F8AB2" w:rsidR="00747520" w:rsidRDefault="00747520" w:rsidP="00747520">
      <w:pPr>
        <w:pStyle w:val="EX"/>
      </w:pPr>
      <w:r w:rsidRPr="00A14EA1">
        <w:rPr>
          <w:highlight w:val="magenta"/>
        </w:rPr>
        <w:t>[</w:t>
      </w:r>
      <w:r w:rsidRPr="00A14EA1">
        <w:rPr>
          <w:highlight w:val="magenta"/>
          <w:lang w:val="en-US" w:eastAsia="zh-CN"/>
        </w:rPr>
        <w:t>1</w:t>
      </w:r>
      <w:r w:rsidR="00AA5BAA">
        <w:rPr>
          <w:highlight w:val="magenta"/>
          <w:lang w:val="en-US" w:eastAsia="zh-CN"/>
        </w:rPr>
        <w:t>3</w:t>
      </w:r>
      <w:r w:rsidRPr="00A14EA1">
        <w:rPr>
          <w:highlight w:val="magenta"/>
        </w:rPr>
        <w:t>]</w:t>
      </w:r>
      <w:r w:rsidRPr="00A14EA1">
        <w:rPr>
          <w:highlight w:val="magenta"/>
        </w:rPr>
        <w:tab/>
        <w:t>3GPP TR 38</w:t>
      </w:r>
      <w:r w:rsidR="006C419E">
        <w:rPr>
          <w:highlight w:val="magenta"/>
        </w:rPr>
        <w:t>.</w:t>
      </w:r>
      <w:r w:rsidRPr="00A14EA1">
        <w:rPr>
          <w:highlight w:val="magenta"/>
        </w:rPr>
        <w:t>8</w:t>
      </w:r>
      <w:r>
        <w:rPr>
          <w:highlight w:val="magenta"/>
        </w:rPr>
        <w:t>1</w:t>
      </w:r>
      <w:r w:rsidRPr="00A14EA1">
        <w:rPr>
          <w:highlight w:val="magenta"/>
        </w:rPr>
        <w:t>1: "Study on New Radio (NR) to support non-terrestrial networks".</w:t>
      </w:r>
    </w:p>
    <w:p w14:paraId="2C4E4D1D" w14:textId="52F123CE" w:rsidR="00BF2480" w:rsidRDefault="00BF2480">
      <w:pPr>
        <w:rPr>
          <w:noProof/>
        </w:rPr>
      </w:pPr>
    </w:p>
    <w:p w14:paraId="5ED5D61B" w14:textId="77777777" w:rsidR="00AA5BAA" w:rsidRPr="0092498C" w:rsidRDefault="00AA5BAA" w:rsidP="00AA5BAA">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7F7809D" w14:textId="3F225589" w:rsidR="00BC1942" w:rsidRDefault="00BC1942">
      <w:pPr>
        <w:spacing w:after="0"/>
        <w:rPr>
          <w:noProof/>
        </w:rPr>
      </w:pPr>
      <w:r>
        <w:rPr>
          <w:noProof/>
        </w:rPr>
        <w:br w:type="page"/>
      </w:r>
    </w:p>
    <w:p w14:paraId="06EC230D" w14:textId="42C7D266" w:rsidR="00BF2480" w:rsidRPr="00747520" w:rsidRDefault="00BF2480" w:rsidP="0074752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2</w:t>
      </w:r>
      <w:r w:rsidRPr="0092498C">
        <w:rPr>
          <w:b/>
          <w:i/>
          <w:noProof/>
          <w:color w:val="FF0000"/>
          <w:lang w:val="en-US" w:eastAsia="zh-CN"/>
        </w:rPr>
        <w:t>&gt;</w:t>
      </w:r>
    </w:p>
    <w:p w14:paraId="5FA58742" w14:textId="77777777" w:rsidR="00BF2480" w:rsidRPr="008E21F4" w:rsidRDefault="00BF2480" w:rsidP="00BF2480">
      <w:pPr>
        <w:pStyle w:val="Heading2"/>
      </w:pPr>
      <w:bookmarkStart w:id="18" w:name="_Toc21017945"/>
      <w:bookmarkStart w:id="19" w:name="_Toc29486408"/>
      <w:bookmarkStart w:id="20" w:name="_Toc29757098"/>
      <w:bookmarkStart w:id="21" w:name="_Toc29758211"/>
      <w:bookmarkStart w:id="22" w:name="_Toc35952776"/>
      <w:bookmarkStart w:id="23" w:name="_Toc37174776"/>
      <w:bookmarkStart w:id="24" w:name="_Toc37176657"/>
      <w:bookmarkStart w:id="25" w:name="_Toc45831732"/>
      <w:bookmarkStart w:id="26" w:name="_Toc45832457"/>
      <w:bookmarkStart w:id="27" w:name="_Toc52547385"/>
      <w:bookmarkStart w:id="28" w:name="_Toc61111137"/>
      <w:bookmarkStart w:id="29" w:name="_Toc67911167"/>
      <w:bookmarkStart w:id="30" w:name="_Toc75185344"/>
      <w:bookmarkStart w:id="31" w:name="_Toc76501102"/>
      <w:bookmarkStart w:id="32" w:name="_Toc82895156"/>
      <w:bookmarkStart w:id="33" w:name="_Toc98569928"/>
      <w:bookmarkStart w:id="34" w:name="_Toc115093902"/>
      <w:bookmarkStart w:id="35" w:name="_Toc123217925"/>
      <w:bookmarkStart w:id="36" w:name="_Toc123219768"/>
      <w:bookmarkStart w:id="37" w:name="_Toc124186470"/>
      <w:r w:rsidRPr="008E21F4">
        <w:t>8.1</w:t>
      </w:r>
      <w:r w:rsidRPr="008E21F4">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C42E955" w14:textId="77777777" w:rsidR="00BF2480" w:rsidRPr="008E21F4" w:rsidRDefault="00BF2480" w:rsidP="00BF2480">
      <w:pPr>
        <w:rPr>
          <w:rFonts w:cs="v4.2.0"/>
        </w:rPr>
      </w:pPr>
      <w:r w:rsidRPr="008E21F4">
        <w:rPr>
          <w:rFonts w:cs="v4.2.0"/>
        </w:rPr>
        <w:t xml:space="preserve">Performance requirements are specified for </w:t>
      </w:r>
      <w:proofErr w:type="gramStart"/>
      <w:r w:rsidRPr="008E21F4">
        <w:rPr>
          <w:rFonts w:cs="v4.2.0"/>
        </w:rPr>
        <w:t>a number of</w:t>
      </w:r>
      <w:proofErr w:type="gramEnd"/>
      <w:r w:rsidRPr="008E21F4">
        <w:rPr>
          <w:rFonts w:cs="v4.2.0"/>
        </w:rPr>
        <w:t xml:space="preserve"> test environments and multipath channel classes.</w:t>
      </w:r>
    </w:p>
    <w:p w14:paraId="5DFE5378" w14:textId="770BBE10" w:rsidR="00BF2480" w:rsidRPr="008E21F4" w:rsidRDefault="00BF2480" w:rsidP="00BF2480">
      <w:pPr>
        <w:rPr>
          <w:rFonts w:cs="v4.2.0"/>
        </w:rPr>
      </w:pPr>
      <w:r w:rsidRPr="008E21F4">
        <w:rPr>
          <w:rFonts w:cs="v4.2.0"/>
          <w:lang w:eastAsia="zh-CN"/>
        </w:rPr>
        <w:t xml:space="preserve">Unless stated otherwise, performance requirements apply for a single carrier only. Performance requirements for a </w:t>
      </w:r>
      <w:r w:rsidR="009641A2">
        <w:rPr>
          <w:rFonts w:cs="v4.2.0"/>
          <w:lang w:eastAsia="zh-CN"/>
        </w:rPr>
        <w:t xml:space="preserve">SAN </w:t>
      </w:r>
      <w:r w:rsidRPr="008E21F4">
        <w:rPr>
          <w:rFonts w:cs="v4.2.0"/>
          <w:lang w:eastAsia="zh-CN"/>
        </w:rPr>
        <w:t xml:space="preserve">supporting carrier aggregation are defined in terms of single carrier requirements. </w:t>
      </w:r>
      <w:r w:rsidRPr="008E21F4">
        <w:rPr>
          <w:rFonts w:cs="v4.2.0"/>
        </w:rPr>
        <w:t>The requirements only apply to those measurement channels that are supported by the base station.</w:t>
      </w:r>
    </w:p>
    <w:p w14:paraId="38F37679" w14:textId="559C4B52" w:rsidR="00BF2480" w:rsidRPr="008E21F4" w:rsidRDefault="00BF2480" w:rsidP="00BF2480">
      <w:r w:rsidRPr="008E21F4">
        <w:t xml:space="preserve">For </w:t>
      </w:r>
      <w:r w:rsidR="009641A2">
        <w:t>SAN</w:t>
      </w:r>
      <w:r w:rsidRPr="008E21F4">
        <w:t xml:space="preserve"> with receiver antenna diversity the required SNR shall be applied separately at each antenna port.</w:t>
      </w:r>
    </w:p>
    <w:p w14:paraId="6F14D363" w14:textId="77777777" w:rsidR="00BF2480" w:rsidRPr="008E21F4" w:rsidRDefault="00BF2480" w:rsidP="00BF2480">
      <w:pPr>
        <w:rPr>
          <w:rFonts w:cs="v4.2.0"/>
        </w:rPr>
      </w:pPr>
      <w:r w:rsidRPr="008E21F4">
        <w:rPr>
          <w:rFonts w:cs="v4.2.0"/>
        </w:rPr>
        <w:t>In tests performed with signal generators a synchronization signal may be provided, from the base station to the signal generator, to enable correct timing of the wanted signal.</w:t>
      </w:r>
    </w:p>
    <w:p w14:paraId="0CFE73CE" w14:textId="77777777" w:rsidR="00BF2480" w:rsidRPr="008E21F4" w:rsidRDefault="00BF2480" w:rsidP="00BF2480">
      <w:pPr>
        <w:rPr>
          <w:rFonts w:cs="v4.2.0"/>
        </w:rPr>
      </w:pPr>
      <w:r w:rsidRPr="008E21F4">
        <w:rPr>
          <w:rFonts w:cs="v4.2.0"/>
        </w:rPr>
        <w:t>For tests in clause 8 the transmitter may be off.</w:t>
      </w:r>
    </w:p>
    <w:p w14:paraId="7F09D688" w14:textId="052382E0"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AA5BAA">
        <w:rPr>
          <w:b/>
          <w:i/>
          <w:noProof/>
          <w:color w:val="FF0000"/>
          <w:lang w:val="en-US" w:eastAsia="zh-CN"/>
        </w:rPr>
        <w:t>2</w:t>
      </w:r>
      <w:r w:rsidRPr="0092498C">
        <w:rPr>
          <w:b/>
          <w:i/>
          <w:noProof/>
          <w:color w:val="FF0000"/>
          <w:lang w:val="en-US" w:eastAsia="zh-CN"/>
        </w:rPr>
        <w:t>&gt;</w:t>
      </w:r>
    </w:p>
    <w:p w14:paraId="51CA6FFF" w14:textId="5E375FCE" w:rsidR="00BF2480" w:rsidRDefault="00BF2480">
      <w:pPr>
        <w:rPr>
          <w:noProof/>
        </w:rPr>
      </w:pPr>
    </w:p>
    <w:p w14:paraId="0D633755" w14:textId="77777777" w:rsidR="00BF2480" w:rsidRDefault="00BF2480">
      <w:pPr>
        <w:rPr>
          <w:noProof/>
        </w:rPr>
      </w:pPr>
    </w:p>
    <w:p w14:paraId="2783CDEF" w14:textId="77777777" w:rsidR="00BF2480" w:rsidRDefault="00BF2480">
      <w:pPr>
        <w:rPr>
          <w:noProof/>
        </w:rPr>
      </w:pPr>
    </w:p>
    <w:p w14:paraId="46DCF5CA" w14:textId="25CE23E5" w:rsidR="006A3D4A" w:rsidRDefault="006A3D4A">
      <w:pPr>
        <w:rPr>
          <w:noProof/>
        </w:rPr>
      </w:pPr>
    </w:p>
    <w:p w14:paraId="66BC14CB" w14:textId="77777777" w:rsidR="008B1B48" w:rsidRDefault="008B1B48">
      <w:pPr>
        <w:spacing w:after="0"/>
        <w:rPr>
          <w:b/>
          <w:i/>
          <w:noProof/>
          <w:color w:val="FF0000"/>
          <w:lang w:val="en-US" w:eastAsia="zh-CN"/>
        </w:rPr>
      </w:pPr>
      <w:r>
        <w:rPr>
          <w:b/>
          <w:i/>
          <w:noProof/>
          <w:color w:val="FF0000"/>
          <w:lang w:val="en-US" w:eastAsia="zh-CN"/>
        </w:rPr>
        <w:br w:type="page"/>
      </w:r>
    </w:p>
    <w:p w14:paraId="08C30DDF" w14:textId="43EFEF4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3</w:t>
      </w:r>
      <w:r w:rsidRPr="0092498C">
        <w:rPr>
          <w:b/>
          <w:i/>
          <w:noProof/>
          <w:color w:val="FF0000"/>
          <w:lang w:val="en-US" w:eastAsia="zh-CN"/>
        </w:rPr>
        <w:t>&gt;</w:t>
      </w:r>
    </w:p>
    <w:p w14:paraId="3CEB4DA8" w14:textId="77777777" w:rsidR="00BF2480" w:rsidRPr="008E21F4" w:rsidRDefault="00BF2480" w:rsidP="00BF2480">
      <w:pPr>
        <w:pStyle w:val="Heading2"/>
      </w:pPr>
      <w:bookmarkStart w:id="38" w:name="_Toc21017946"/>
      <w:bookmarkStart w:id="39" w:name="_Toc29486409"/>
      <w:bookmarkStart w:id="40" w:name="_Toc29757099"/>
      <w:bookmarkStart w:id="41" w:name="_Toc29758212"/>
      <w:bookmarkStart w:id="42" w:name="_Toc35952777"/>
      <w:bookmarkStart w:id="43" w:name="_Toc37174777"/>
      <w:bookmarkStart w:id="44" w:name="_Toc37176658"/>
      <w:bookmarkStart w:id="45" w:name="_Toc45831733"/>
      <w:bookmarkStart w:id="46" w:name="_Toc45832458"/>
      <w:bookmarkStart w:id="47" w:name="_Toc52547386"/>
      <w:bookmarkStart w:id="48" w:name="_Toc61111138"/>
      <w:bookmarkStart w:id="49" w:name="_Toc67911168"/>
      <w:bookmarkStart w:id="50" w:name="_Toc75185345"/>
      <w:bookmarkStart w:id="51" w:name="_Toc76501103"/>
      <w:bookmarkStart w:id="52" w:name="_Toc82895157"/>
      <w:bookmarkStart w:id="53" w:name="_Toc98569929"/>
      <w:bookmarkStart w:id="54" w:name="_Toc115093903"/>
      <w:bookmarkStart w:id="55" w:name="_Toc123217926"/>
      <w:bookmarkStart w:id="56" w:name="_Toc123219769"/>
      <w:bookmarkStart w:id="57" w:name="_Toc124186471"/>
      <w:r w:rsidRPr="008E21F4">
        <w:t>8.2</w:t>
      </w:r>
      <w:r w:rsidRPr="008E21F4">
        <w:tab/>
        <w:t>Performance requirements for PUSCH</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043D60A" w14:textId="2D9062C6" w:rsidR="006A3D4A" w:rsidRDefault="006A3D4A">
      <w:pPr>
        <w:rPr>
          <w:noProof/>
        </w:rPr>
      </w:pPr>
    </w:p>
    <w:p w14:paraId="25A77C4F" w14:textId="5672B6BB" w:rsidR="00BF2480" w:rsidRPr="008E21F4" w:rsidRDefault="00BF2480" w:rsidP="00BF2480">
      <w:pPr>
        <w:pStyle w:val="Heading3"/>
      </w:pPr>
      <w:bookmarkStart w:id="58" w:name="_Toc21018011"/>
      <w:bookmarkStart w:id="59" w:name="_Toc29486474"/>
      <w:bookmarkStart w:id="60" w:name="_Toc29757164"/>
      <w:bookmarkStart w:id="61" w:name="_Toc29758277"/>
      <w:bookmarkStart w:id="62" w:name="_Toc35952842"/>
      <w:bookmarkStart w:id="63" w:name="_Toc37174842"/>
      <w:bookmarkStart w:id="64" w:name="_Toc37176723"/>
      <w:bookmarkStart w:id="65" w:name="_Toc45831798"/>
      <w:bookmarkStart w:id="66" w:name="_Toc45832523"/>
      <w:bookmarkStart w:id="67" w:name="_Toc52547451"/>
      <w:bookmarkStart w:id="68" w:name="_Toc61111203"/>
      <w:bookmarkStart w:id="69" w:name="_Toc67911233"/>
      <w:bookmarkStart w:id="70" w:name="_Toc75185410"/>
      <w:bookmarkStart w:id="71" w:name="_Toc76501168"/>
      <w:bookmarkStart w:id="72" w:name="_Toc82895222"/>
      <w:bookmarkStart w:id="73" w:name="_Toc98569994"/>
      <w:bookmarkStart w:id="74" w:name="_Toc115093968"/>
      <w:bookmarkStart w:id="75" w:name="_Toc123217991"/>
      <w:bookmarkStart w:id="76" w:name="_Toc123219834"/>
      <w:bookmarkStart w:id="77" w:name="_Toc124186536"/>
      <w:r w:rsidRPr="00B935AA">
        <w:t>8.2.1</w:t>
      </w:r>
      <w:r w:rsidRPr="00B935AA">
        <w:tab/>
        <w:t>Performance</w:t>
      </w:r>
      <w:r w:rsidRPr="008E21F4">
        <w:t xml:space="preserve"> requirements of PUSCH in multipath fading propagation conditions</w:t>
      </w:r>
      <w:r w:rsidRPr="008E21F4">
        <w:rPr>
          <w:lang w:eastAsia="zh-CN"/>
        </w:rPr>
        <w:t xml:space="preserve"> transmission on single antenna port for </w:t>
      </w:r>
      <w:r w:rsidRPr="008E21F4">
        <w:rPr>
          <w:rFonts w:hint="eastAsia"/>
          <w:lang w:eastAsia="zh-CN"/>
        </w:rPr>
        <w:t xml:space="preserve">coverage </w:t>
      </w:r>
      <w:proofErr w:type="spellStart"/>
      <w:r w:rsidRPr="008E21F4">
        <w:rPr>
          <w:rFonts w:hint="eastAsia"/>
          <w:lang w:eastAsia="zh-CN"/>
        </w:rPr>
        <w:t>enhancment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2558AE14" w14:textId="76BDD23B" w:rsidR="00BF2480" w:rsidRPr="008E21F4" w:rsidRDefault="00BF2480" w:rsidP="00BF2480">
      <w:pPr>
        <w:pStyle w:val="Heading4"/>
      </w:pPr>
      <w:bookmarkStart w:id="78" w:name="_Toc21018012"/>
      <w:bookmarkStart w:id="79" w:name="_Toc29486475"/>
      <w:bookmarkStart w:id="80" w:name="_Toc29757165"/>
      <w:bookmarkStart w:id="81" w:name="_Toc29758278"/>
      <w:bookmarkStart w:id="82" w:name="_Toc35952843"/>
      <w:bookmarkStart w:id="83" w:name="_Toc37174843"/>
      <w:bookmarkStart w:id="84" w:name="_Toc37176724"/>
      <w:bookmarkStart w:id="85" w:name="_Toc45831799"/>
      <w:bookmarkStart w:id="86" w:name="_Toc45832524"/>
      <w:bookmarkStart w:id="87" w:name="_Toc52547452"/>
      <w:bookmarkStart w:id="88" w:name="_Toc61111204"/>
      <w:bookmarkStart w:id="89" w:name="_Toc67911234"/>
      <w:bookmarkStart w:id="90" w:name="_Toc75185411"/>
      <w:bookmarkStart w:id="91" w:name="_Toc76501169"/>
      <w:bookmarkStart w:id="92" w:name="_Toc82895223"/>
      <w:bookmarkStart w:id="93" w:name="_Toc98569995"/>
      <w:bookmarkStart w:id="94" w:name="_Toc115093969"/>
      <w:bookmarkStart w:id="95" w:name="_Toc123217992"/>
      <w:bookmarkStart w:id="96" w:name="_Toc123219835"/>
      <w:bookmarkStart w:id="97" w:name="_Toc124186537"/>
      <w:r w:rsidRPr="008E21F4">
        <w:t>8.2.</w:t>
      </w:r>
      <w:r w:rsidR="002B7E6B">
        <w:t>1</w:t>
      </w:r>
      <w:r w:rsidRPr="008E21F4">
        <w:t>.1</w:t>
      </w:r>
      <w:r w:rsidRPr="008E21F4">
        <w:tab/>
        <w:t>Definition and applicability</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1B04C3" w14:textId="77777777" w:rsidR="00BF2480" w:rsidRPr="008E21F4" w:rsidRDefault="00BF2480" w:rsidP="00BF2480">
      <w:r w:rsidRPr="008E21F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592A253" w14:textId="15693D42" w:rsidR="00BF2480" w:rsidRPr="008E21F4" w:rsidRDefault="00BF2480" w:rsidP="00BF2480">
      <w:r w:rsidRPr="008E21F4">
        <w:t xml:space="preserve">The tests for </w:t>
      </w:r>
      <w:proofErr w:type="spellStart"/>
      <w:r w:rsidRPr="008E21F4">
        <w:t>CEModeA</w:t>
      </w:r>
      <w:proofErr w:type="spellEnd"/>
      <w:r w:rsidRPr="008E21F4">
        <w:t xml:space="preserve"> </w:t>
      </w:r>
      <w:r w:rsidRPr="00B935AA">
        <w:t>defined in Clause 8.2.</w:t>
      </w:r>
      <w:r w:rsidR="009641A2" w:rsidRPr="00B935AA">
        <w:t>1</w:t>
      </w:r>
      <w:r w:rsidRPr="00B935AA">
        <w:t xml:space="preserve"> are applicable only to the </w:t>
      </w:r>
      <w:r w:rsidR="009641A2" w:rsidRPr="00B935AA">
        <w:t>space access nodes</w:t>
      </w:r>
      <w:r w:rsidRPr="00B935AA">
        <w:t xml:space="preserve"> supporting </w:t>
      </w:r>
      <w:r w:rsidRPr="00B935AA">
        <w:rPr>
          <w:rFonts w:hint="eastAsia"/>
          <w:lang w:eastAsia="zh-CN"/>
        </w:rPr>
        <w:t>coverage enhancement</w:t>
      </w:r>
      <w:r w:rsidRPr="00B935AA">
        <w:t xml:space="preserve"> configured with </w:t>
      </w:r>
      <w:proofErr w:type="spellStart"/>
      <w:r w:rsidRPr="00B935AA">
        <w:t>CEModeA</w:t>
      </w:r>
      <w:proofErr w:type="spellEnd"/>
      <w:r w:rsidRPr="00B935AA">
        <w:t xml:space="preserve">. The tests for </w:t>
      </w:r>
      <w:proofErr w:type="spellStart"/>
      <w:r w:rsidRPr="00B935AA">
        <w:t>CEModeB</w:t>
      </w:r>
      <w:proofErr w:type="spellEnd"/>
      <w:r w:rsidRPr="00B935AA">
        <w:t xml:space="preserve"> defined in Clause 8.2.</w:t>
      </w:r>
      <w:r w:rsidR="009641A2" w:rsidRPr="00B935AA">
        <w:t>1</w:t>
      </w:r>
      <w:r w:rsidRPr="00B935AA">
        <w:t xml:space="preserve"> are applicable</w:t>
      </w:r>
      <w:r w:rsidRPr="008E21F4">
        <w:t xml:space="preserve"> only to the </w:t>
      </w:r>
      <w:proofErr w:type="spellStart"/>
      <w:r w:rsidR="009641A2" w:rsidRPr="008E21F4">
        <w:t>the</w:t>
      </w:r>
      <w:proofErr w:type="spellEnd"/>
      <w:r w:rsidR="009641A2" w:rsidRPr="008E21F4">
        <w:t xml:space="preserve"> </w:t>
      </w:r>
      <w:r w:rsidR="009641A2">
        <w:t>space access nodes</w:t>
      </w:r>
      <w:r w:rsidRPr="008E21F4">
        <w:t xml:space="preserve"> supporting </w:t>
      </w:r>
      <w:r w:rsidRPr="008E21F4">
        <w:rPr>
          <w:rFonts w:hint="eastAsia"/>
          <w:lang w:eastAsia="zh-CN"/>
        </w:rPr>
        <w:t>coverage enhancement</w:t>
      </w:r>
      <w:r w:rsidRPr="008E21F4">
        <w:t xml:space="preserve"> configured with </w:t>
      </w:r>
      <w:proofErr w:type="spellStart"/>
      <w:r w:rsidRPr="008E21F4">
        <w:t>CEModeB</w:t>
      </w:r>
      <w:proofErr w:type="spellEnd"/>
      <w:r w:rsidRPr="008E21F4">
        <w:t>.</w:t>
      </w:r>
    </w:p>
    <w:p w14:paraId="456A4329" w14:textId="6CDBDAF5" w:rsidR="00BF2480" w:rsidRPr="008E21F4" w:rsidRDefault="00BF2480" w:rsidP="00BF2480">
      <w:pPr>
        <w:rPr>
          <w:lang w:eastAsia="zh-CN"/>
        </w:rPr>
      </w:pPr>
      <w:r w:rsidRPr="008E21F4">
        <w:t xml:space="preserve">A test for a specific channel bandwidth is only applicable if the </w:t>
      </w:r>
      <w:r w:rsidR="009641A2">
        <w:t>SAN</w:t>
      </w:r>
      <w:r w:rsidRPr="008E21F4">
        <w:t xml:space="preserve"> supports it. For a </w:t>
      </w:r>
      <w:r w:rsidR="009641A2">
        <w:t>SAN</w:t>
      </w:r>
      <w:r w:rsidRPr="008E21F4">
        <w:t xml:space="preserve"> supporting FDD multiple channel bandwidths, only the tests for the lowest and the highest FDD channel bandwidths supported by the </w:t>
      </w:r>
      <w:r w:rsidR="009641A2">
        <w:t>SAN</w:t>
      </w:r>
      <w:r w:rsidRPr="008E21F4">
        <w:t xml:space="preserve"> are applicable. </w:t>
      </w:r>
    </w:p>
    <w:p w14:paraId="189F6326" w14:textId="3E850B34" w:rsidR="00BF2480" w:rsidRPr="008E21F4" w:rsidRDefault="00BF2480" w:rsidP="00BF2480">
      <w:pPr>
        <w:pStyle w:val="Heading4"/>
      </w:pPr>
      <w:bookmarkStart w:id="98" w:name="_Toc21018013"/>
      <w:bookmarkStart w:id="99" w:name="_Toc29486476"/>
      <w:bookmarkStart w:id="100" w:name="_Toc29757166"/>
      <w:bookmarkStart w:id="101" w:name="_Toc29758279"/>
      <w:bookmarkStart w:id="102" w:name="_Toc35952844"/>
      <w:bookmarkStart w:id="103" w:name="_Toc37174844"/>
      <w:bookmarkStart w:id="104" w:name="_Toc37176725"/>
      <w:bookmarkStart w:id="105" w:name="_Toc45831800"/>
      <w:bookmarkStart w:id="106" w:name="_Toc45832525"/>
      <w:bookmarkStart w:id="107" w:name="_Toc52547453"/>
      <w:bookmarkStart w:id="108" w:name="_Toc61111205"/>
      <w:bookmarkStart w:id="109" w:name="_Toc67911235"/>
      <w:bookmarkStart w:id="110" w:name="_Toc75185412"/>
      <w:bookmarkStart w:id="111" w:name="_Toc76501170"/>
      <w:bookmarkStart w:id="112" w:name="_Toc82895224"/>
      <w:bookmarkStart w:id="113" w:name="_Toc98569996"/>
      <w:bookmarkStart w:id="114" w:name="_Toc115093970"/>
      <w:bookmarkStart w:id="115" w:name="_Toc123217993"/>
      <w:bookmarkStart w:id="116" w:name="_Toc123219836"/>
      <w:bookmarkStart w:id="117" w:name="_Toc124186538"/>
      <w:r w:rsidRPr="008E21F4">
        <w:t>8.2.</w:t>
      </w:r>
      <w:r w:rsidR="002B7E6B">
        <w:t>1</w:t>
      </w:r>
      <w:r w:rsidRPr="008E21F4">
        <w:t>.2</w:t>
      </w:r>
      <w:r w:rsidRPr="008E21F4">
        <w:tab/>
        <w:t>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5AB67D2" w14:textId="40D5178D" w:rsidR="00BF2480" w:rsidRPr="008E21F4" w:rsidRDefault="00BF2480" w:rsidP="00BF2480">
      <w:r w:rsidRPr="008E21F4">
        <w:t>The minimum requirement is in TS 36.10</w:t>
      </w:r>
      <w:r w:rsidR="009641A2">
        <w:t>8</w:t>
      </w:r>
      <w:r w:rsidRPr="008E21F4">
        <w:t xml:space="preserve"> [2] subclau</w:t>
      </w:r>
      <w:r w:rsidRPr="00B935AA">
        <w:t>se 8.2.</w:t>
      </w:r>
      <w:r w:rsidR="009641A2" w:rsidRPr="00B935AA">
        <w:t>1</w:t>
      </w:r>
      <w:r w:rsidRPr="00B935AA">
        <w:t>.</w:t>
      </w:r>
    </w:p>
    <w:p w14:paraId="0BBAB3EA" w14:textId="075885D1" w:rsidR="00BF2480" w:rsidRPr="008E21F4" w:rsidRDefault="00BF2480" w:rsidP="00BF2480">
      <w:pPr>
        <w:pStyle w:val="Heading4"/>
      </w:pPr>
      <w:bookmarkStart w:id="118" w:name="_Toc21018014"/>
      <w:bookmarkStart w:id="119" w:name="_Toc29486477"/>
      <w:bookmarkStart w:id="120" w:name="_Toc29757167"/>
      <w:bookmarkStart w:id="121" w:name="_Toc29758280"/>
      <w:bookmarkStart w:id="122" w:name="_Toc35952845"/>
      <w:bookmarkStart w:id="123" w:name="_Toc37174845"/>
      <w:bookmarkStart w:id="124" w:name="_Toc37176726"/>
      <w:bookmarkStart w:id="125" w:name="_Toc45831801"/>
      <w:bookmarkStart w:id="126" w:name="_Toc45832526"/>
      <w:bookmarkStart w:id="127" w:name="_Toc52547454"/>
      <w:bookmarkStart w:id="128" w:name="_Toc61111206"/>
      <w:bookmarkStart w:id="129" w:name="_Toc67911236"/>
      <w:bookmarkStart w:id="130" w:name="_Toc75185413"/>
      <w:bookmarkStart w:id="131" w:name="_Toc76501171"/>
      <w:bookmarkStart w:id="132" w:name="_Toc82895225"/>
      <w:bookmarkStart w:id="133" w:name="_Toc98569997"/>
      <w:bookmarkStart w:id="134" w:name="_Toc115093971"/>
      <w:bookmarkStart w:id="135" w:name="_Toc123217994"/>
      <w:bookmarkStart w:id="136" w:name="_Toc123219837"/>
      <w:bookmarkStart w:id="137" w:name="_Toc124186539"/>
      <w:r w:rsidRPr="008E21F4">
        <w:t>8.2.</w:t>
      </w:r>
      <w:r w:rsidR="002B7E6B">
        <w:t>1</w:t>
      </w:r>
      <w:r w:rsidRPr="008E21F4">
        <w:t>.3</w:t>
      </w:r>
      <w:r w:rsidRPr="008E21F4">
        <w:tab/>
        <w:t>Test Purpose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494DC92" w14:textId="77777777" w:rsidR="00BF2480" w:rsidRPr="008E21F4" w:rsidRDefault="00BF2480" w:rsidP="00BF2480">
      <w:r w:rsidRPr="008E21F4">
        <w:t>The test shall verify the receiver’s ability to achieve throughput under multipath fading propagation conditions for a given SNR.</w:t>
      </w:r>
    </w:p>
    <w:p w14:paraId="2DDE883C" w14:textId="5AB7D40A" w:rsidR="00BF2480" w:rsidRPr="008E21F4" w:rsidRDefault="00BF2480" w:rsidP="00BF2480">
      <w:pPr>
        <w:pStyle w:val="Heading4"/>
      </w:pPr>
      <w:bookmarkStart w:id="138" w:name="_Toc21018015"/>
      <w:bookmarkStart w:id="139" w:name="_Toc29486478"/>
      <w:bookmarkStart w:id="140" w:name="_Toc29757168"/>
      <w:bookmarkStart w:id="141" w:name="_Toc29758281"/>
      <w:bookmarkStart w:id="142" w:name="_Toc35952846"/>
      <w:bookmarkStart w:id="143" w:name="_Toc37174846"/>
      <w:bookmarkStart w:id="144" w:name="_Toc37176727"/>
      <w:bookmarkStart w:id="145" w:name="_Toc45831802"/>
      <w:bookmarkStart w:id="146" w:name="_Toc45832527"/>
      <w:bookmarkStart w:id="147" w:name="_Toc52547455"/>
      <w:bookmarkStart w:id="148" w:name="_Toc61111207"/>
      <w:bookmarkStart w:id="149" w:name="_Toc67911237"/>
      <w:bookmarkStart w:id="150" w:name="_Toc75185414"/>
      <w:bookmarkStart w:id="151" w:name="_Toc76501172"/>
      <w:bookmarkStart w:id="152" w:name="_Toc82895226"/>
      <w:bookmarkStart w:id="153" w:name="_Toc98569998"/>
      <w:bookmarkStart w:id="154" w:name="_Toc115093972"/>
      <w:bookmarkStart w:id="155" w:name="_Toc123217995"/>
      <w:bookmarkStart w:id="156" w:name="_Toc123219838"/>
      <w:bookmarkStart w:id="157" w:name="_Toc124186540"/>
      <w:r w:rsidRPr="008E21F4">
        <w:t>8.2.</w:t>
      </w:r>
      <w:r w:rsidR="002B7E6B">
        <w:t>1</w:t>
      </w:r>
      <w:r w:rsidRPr="008E21F4">
        <w:t>.4</w:t>
      </w:r>
      <w:r w:rsidRPr="008E21F4">
        <w:tab/>
        <w:t>Method of test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D1D2C4E" w14:textId="30A3A2C4" w:rsidR="00BF2480" w:rsidRPr="008E21F4" w:rsidRDefault="00BF2480" w:rsidP="00BF2480">
      <w:pPr>
        <w:pStyle w:val="Heading5"/>
      </w:pPr>
      <w:bookmarkStart w:id="158" w:name="_Toc21018016"/>
      <w:bookmarkStart w:id="159" w:name="_Toc29486479"/>
      <w:bookmarkStart w:id="160" w:name="_Toc29757169"/>
      <w:bookmarkStart w:id="161" w:name="_Toc29758282"/>
      <w:bookmarkStart w:id="162" w:name="_Toc35952847"/>
      <w:bookmarkStart w:id="163" w:name="_Toc37174847"/>
      <w:bookmarkStart w:id="164" w:name="_Toc37176728"/>
      <w:bookmarkStart w:id="165" w:name="_Toc45831803"/>
      <w:bookmarkStart w:id="166" w:name="_Toc45832528"/>
      <w:bookmarkStart w:id="167" w:name="_Toc52547456"/>
      <w:bookmarkStart w:id="168" w:name="_Toc61111208"/>
      <w:bookmarkStart w:id="169" w:name="_Toc67911238"/>
      <w:bookmarkStart w:id="170" w:name="_Toc75185415"/>
      <w:bookmarkStart w:id="171" w:name="_Toc76501173"/>
      <w:bookmarkStart w:id="172" w:name="_Toc82895227"/>
      <w:bookmarkStart w:id="173" w:name="_Toc98569999"/>
      <w:bookmarkStart w:id="174" w:name="_Toc115093973"/>
      <w:bookmarkStart w:id="175" w:name="_Toc123217996"/>
      <w:bookmarkStart w:id="176" w:name="_Toc123219839"/>
      <w:bookmarkStart w:id="177" w:name="_Toc124186541"/>
      <w:r w:rsidRPr="008E21F4">
        <w:t>8.2.</w:t>
      </w:r>
      <w:r w:rsidR="002B7E6B">
        <w:t>1</w:t>
      </w:r>
      <w:r w:rsidRPr="008E21F4">
        <w:t>.4.1</w:t>
      </w:r>
      <w:r w:rsidRPr="008E21F4">
        <w:tab/>
        <w:t>Initial Conditions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3398340" w14:textId="77777777" w:rsidR="00BF2480" w:rsidRPr="008E21F4" w:rsidRDefault="00BF2480" w:rsidP="00BF2480">
      <w:r w:rsidRPr="008E21F4">
        <w:t>Test environment:</w:t>
      </w:r>
      <w:r w:rsidRPr="008E21F4">
        <w:tab/>
        <w:t xml:space="preserve">Normal, see subclause </w:t>
      </w:r>
      <w:r w:rsidRPr="003A6C16">
        <w:rPr>
          <w:highlight w:val="yellow"/>
        </w:rPr>
        <w:t>D.2.</w:t>
      </w:r>
    </w:p>
    <w:p w14:paraId="006D2311" w14:textId="79F017F6" w:rsidR="00BF2480" w:rsidRPr="008E21F4" w:rsidRDefault="00BF2480" w:rsidP="00BF2480">
      <w:r w:rsidRPr="008E21F4">
        <w:t>RF channels to be tested:</w:t>
      </w:r>
      <w:r w:rsidRPr="008E21F4">
        <w:tab/>
      </w:r>
      <w:r w:rsidRPr="003A6C16">
        <w:rPr>
          <w:highlight w:val="yellow"/>
        </w:rPr>
        <w:t xml:space="preserve">M; see subclause </w:t>
      </w:r>
      <w:r w:rsidR="009641A2">
        <w:rPr>
          <w:highlight w:val="yellow"/>
        </w:rPr>
        <w:t>[</w:t>
      </w:r>
      <w:r w:rsidRPr="003A6C16">
        <w:rPr>
          <w:highlight w:val="yellow"/>
        </w:rPr>
        <w:t>4.7</w:t>
      </w:r>
      <w:r w:rsidR="009641A2">
        <w:rPr>
          <w:highlight w:val="yellow"/>
        </w:rPr>
        <w:t>]</w:t>
      </w:r>
      <w:r w:rsidRPr="003A6C16">
        <w:rPr>
          <w:highlight w:val="yellow"/>
        </w:rPr>
        <w:t>.</w:t>
      </w:r>
    </w:p>
    <w:p w14:paraId="75E6FD8B" w14:textId="7DD4BC1C" w:rsidR="00BF2480" w:rsidRPr="008E21F4" w:rsidRDefault="00BF2480" w:rsidP="00BF2480">
      <w:pPr>
        <w:pStyle w:val="B1"/>
      </w:pPr>
      <w:r w:rsidRPr="008E21F4">
        <w:t>1)</w:t>
      </w:r>
      <w:r w:rsidRPr="008E21F4">
        <w:tab/>
        <w:t xml:space="preserve">Connect the </w:t>
      </w:r>
      <w:r w:rsidR="009641A2">
        <w:t>SAN</w:t>
      </w:r>
      <w:r w:rsidRPr="008E21F4">
        <w:t xml:space="preserve"> tester generating the wanted signal, multipath fading simulators and AWGN generators to all </w:t>
      </w:r>
      <w:r w:rsidR="009641A2">
        <w:t>SAN</w:t>
      </w:r>
      <w:r w:rsidRPr="008E21F4">
        <w:t xml:space="preserve"> antenna connectors for diversity reception via a combining network as shown in </w:t>
      </w:r>
      <w:r w:rsidRPr="003A6C16">
        <w:rPr>
          <w:highlight w:val="yellow"/>
        </w:rPr>
        <w:t>Annex I.3.2.</w:t>
      </w:r>
    </w:p>
    <w:p w14:paraId="3999AA72" w14:textId="0F590A17" w:rsidR="00BF2480" w:rsidRPr="008E21F4" w:rsidRDefault="00BF2480" w:rsidP="00BF2480">
      <w:pPr>
        <w:pStyle w:val="Heading5"/>
      </w:pPr>
      <w:bookmarkStart w:id="178" w:name="_Toc21018017"/>
      <w:bookmarkStart w:id="179" w:name="_Toc29486480"/>
      <w:bookmarkStart w:id="180" w:name="_Toc29757170"/>
      <w:bookmarkStart w:id="181" w:name="_Toc29758283"/>
      <w:bookmarkStart w:id="182" w:name="_Toc35952848"/>
      <w:bookmarkStart w:id="183" w:name="_Toc37174848"/>
      <w:bookmarkStart w:id="184" w:name="_Toc37176729"/>
      <w:bookmarkStart w:id="185" w:name="_Toc45831804"/>
      <w:bookmarkStart w:id="186" w:name="_Toc45832529"/>
      <w:bookmarkStart w:id="187" w:name="_Toc52547457"/>
      <w:bookmarkStart w:id="188" w:name="_Toc61111209"/>
      <w:bookmarkStart w:id="189" w:name="_Toc67911239"/>
      <w:bookmarkStart w:id="190" w:name="_Toc75185416"/>
      <w:bookmarkStart w:id="191" w:name="_Toc76501174"/>
      <w:bookmarkStart w:id="192" w:name="_Toc82895228"/>
      <w:bookmarkStart w:id="193" w:name="_Toc98570000"/>
      <w:bookmarkStart w:id="194" w:name="_Toc115093974"/>
      <w:bookmarkStart w:id="195" w:name="_Toc123217997"/>
      <w:bookmarkStart w:id="196" w:name="_Toc123219840"/>
      <w:bookmarkStart w:id="197" w:name="_Toc124186542"/>
      <w:r w:rsidRPr="008E21F4">
        <w:t>8.2.</w:t>
      </w:r>
      <w:r w:rsidR="003A6C16">
        <w:t>1</w:t>
      </w:r>
      <w:r w:rsidRPr="008E21F4">
        <w:t>.4.2</w:t>
      </w:r>
      <w:r w:rsidRPr="008E21F4">
        <w:tab/>
        <w:t>Procedure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72C9A79" w14:textId="4946A67D" w:rsidR="00BF2480" w:rsidRPr="008E21F4" w:rsidRDefault="00BF2480" w:rsidP="00BF2480">
      <w:pPr>
        <w:pStyle w:val="B1"/>
      </w:pPr>
      <w:r w:rsidRPr="008E21F4">
        <w:t>1)</w:t>
      </w:r>
      <w:r w:rsidRPr="008E21F4">
        <w:tab/>
        <w:t>Adjust the AWGN generator, according to the channel bandwidth, defined in Table 8.2.</w:t>
      </w:r>
      <w:r w:rsidR="00A63051">
        <w:t>1</w:t>
      </w:r>
      <w:r w:rsidRPr="008E21F4">
        <w:t>.4.2-1.</w:t>
      </w:r>
    </w:p>
    <w:p w14:paraId="652F0399" w14:textId="67882996" w:rsidR="00BF2480" w:rsidRPr="008E21F4" w:rsidRDefault="00BF2480" w:rsidP="00BF2480">
      <w:pPr>
        <w:pStyle w:val="TH"/>
        <w:rPr>
          <w:rFonts w:eastAsia="‚c‚e‚o“Á‘¾ƒSƒVƒbƒN‘Ì" w:cs="v5.0.0"/>
        </w:rPr>
      </w:pPr>
      <w:r w:rsidRPr="008E21F4">
        <w:rPr>
          <w:rFonts w:eastAsia="‚c‚e‚o“Á‘¾ƒSƒVƒbƒN‘Ì" w:cs="v5.0.0"/>
        </w:rPr>
        <w:t>Table 8.2.</w:t>
      </w:r>
      <w:r w:rsidR="00A63051">
        <w:rPr>
          <w:rFonts w:eastAsia="‚c‚e‚o“Á‘¾ƒSƒVƒbƒN‘Ì" w:cs="v5.0.0"/>
        </w:rPr>
        <w:t>1</w:t>
      </w:r>
      <w:r w:rsidRPr="008E21F4">
        <w:rPr>
          <w:rFonts w:eastAsia="‚c‚e‚o“Á‘¾ƒSƒVƒbƒN‘Ì" w:cs="v5.0.0"/>
        </w:rPr>
        <w:t>.4.2-1: AWGN power level at the</w:t>
      </w:r>
      <w:r w:rsidR="001B14CF">
        <w:rPr>
          <w:rFonts w:eastAsia="‚c‚e‚o“Á‘¾ƒSƒVƒbƒN‘Ì" w:cs="v5.0.0"/>
        </w:rPr>
        <w:t xml:space="preserve"> SAN </w:t>
      </w:r>
      <w:r w:rsidRPr="008E21F4">
        <w:rPr>
          <w:rFonts w:eastAsia="‚c‚e‚o“Á‘¾ƒSƒVƒbƒN‘Ì" w:cs="v5.0.0"/>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BF2480" w:rsidRPr="008E21F4" w14:paraId="48C26B97" w14:textId="77777777">
        <w:trPr>
          <w:cantSplit/>
          <w:jc w:val="center"/>
        </w:trPr>
        <w:tc>
          <w:tcPr>
            <w:tcW w:w="2406" w:type="dxa"/>
            <w:vAlign w:val="center"/>
          </w:tcPr>
          <w:p w14:paraId="57A9F725" w14:textId="77777777" w:rsidR="00BF2480" w:rsidRPr="008E21F4" w:rsidRDefault="00BF2480">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2E7B3C3B" w14:textId="77777777" w:rsidR="00BF2480" w:rsidRPr="008E21F4" w:rsidRDefault="00BF2480">
            <w:pPr>
              <w:pStyle w:val="TAH"/>
              <w:rPr>
                <w:rFonts w:eastAsia="‚c‚e‚o“Á‘¾ƒSƒVƒbƒN‘Ì" w:cs="v5.0.0"/>
                <w:lang w:eastAsia="ja-JP"/>
              </w:rPr>
            </w:pPr>
            <w:r w:rsidRPr="008E21F4">
              <w:rPr>
                <w:rFonts w:eastAsia="‚c‚e‚o“Á‘¾ƒSƒVƒbƒN‘Ì" w:cs="v5.0.0"/>
              </w:rPr>
              <w:t>AWGN power level</w:t>
            </w:r>
          </w:p>
        </w:tc>
      </w:tr>
      <w:tr w:rsidR="00BF2480" w:rsidRPr="008E21F4" w14:paraId="32306E1E" w14:textId="77777777">
        <w:trPr>
          <w:cantSplit/>
          <w:trHeight w:val="197"/>
          <w:jc w:val="center"/>
        </w:trPr>
        <w:tc>
          <w:tcPr>
            <w:tcW w:w="2406" w:type="dxa"/>
            <w:tcBorders>
              <w:bottom w:val="single" w:sz="4" w:space="0" w:color="auto"/>
            </w:tcBorders>
            <w:vAlign w:val="center"/>
          </w:tcPr>
          <w:p w14:paraId="65A6569F" w14:textId="77777777" w:rsidR="00BF2480" w:rsidRPr="008E21F4" w:rsidRDefault="00BF2480">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3955F8A4" w14:textId="77777777" w:rsidR="00BF2480" w:rsidRPr="008C75B2" w:rsidRDefault="00BF2480" w:rsidP="008C75B2">
            <w:pPr>
              <w:pStyle w:val="TAC"/>
              <w:rPr>
                <w:rFonts w:eastAsia="‚c‚e‚o“Á‘¾ƒSƒVƒbƒN‘Ì"/>
              </w:rPr>
            </w:pPr>
            <w:r w:rsidRPr="008C75B2">
              <w:rPr>
                <w:rFonts w:eastAsia="‚c‚e‚o“Á‘¾ƒSƒVƒbƒN‘Ì"/>
              </w:rPr>
              <w:t>-</w:t>
            </w:r>
            <w:r w:rsidRPr="008C75B2">
              <w:t>92.7</w:t>
            </w:r>
            <w:r w:rsidRPr="008C75B2">
              <w:rPr>
                <w:rFonts w:eastAsia="‚c‚e‚o“Á‘¾ƒSƒVƒbƒN‘Ì"/>
              </w:rPr>
              <w:t>dBm / 1.08MHz</w:t>
            </w:r>
          </w:p>
        </w:tc>
      </w:tr>
    </w:tbl>
    <w:p w14:paraId="2205B2F3" w14:textId="77777777" w:rsidR="00BF2480" w:rsidRPr="008E21F4" w:rsidRDefault="00BF2480" w:rsidP="00BF2480"/>
    <w:p w14:paraId="4FAECD86" w14:textId="4CE6D79C" w:rsidR="00BF2480" w:rsidRPr="008E21F4" w:rsidRDefault="00BF2480" w:rsidP="00BF2480">
      <w:pPr>
        <w:pStyle w:val="B1"/>
        <w:tabs>
          <w:tab w:val="num" w:pos="737"/>
        </w:tabs>
        <w:ind w:left="738" w:hanging="454"/>
      </w:pPr>
      <w:r w:rsidRPr="008E21F4">
        <w:t>2)</w:t>
      </w:r>
      <w:r w:rsidRPr="008E21F4">
        <w:tab/>
        <w:t xml:space="preserve">The characteristics of the wanted signal shall be configured according to the corresponding UL reference measurement channel defined in annex A and the test </w:t>
      </w:r>
      <w:r w:rsidRPr="00B935AA">
        <w:t>parameters in Table 8.2.</w:t>
      </w:r>
      <w:r w:rsidR="00A63051" w:rsidRPr="00B935AA">
        <w:t>1</w:t>
      </w:r>
      <w:r w:rsidRPr="00B935AA">
        <w:t>.4.2-2. The index of the narrowband is set to 0. For reference channels using resource blocks less than 6, the resource</w:t>
      </w:r>
      <w:r w:rsidRPr="008E21F4">
        <w:t xml:space="preserve"> blocks shall be allocated from the lowest number within the indicated narrowband.</w:t>
      </w:r>
    </w:p>
    <w:p w14:paraId="000F5ED5" w14:textId="10AB3F93" w:rsidR="00BF2480" w:rsidRPr="008E21F4" w:rsidRDefault="00BF2480" w:rsidP="00BF2480">
      <w:pPr>
        <w:pStyle w:val="TH"/>
      </w:pPr>
      <w:r w:rsidRPr="008E21F4">
        <w:lastRenderedPageBreak/>
        <w:t>Table 8.2.</w:t>
      </w:r>
      <w:r w:rsidR="00A63051">
        <w:t>1</w:t>
      </w:r>
      <w:r w:rsidRPr="008E21F4">
        <w:t>.4.2-2: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986269" w:rsidRPr="008E21F4" w14:paraId="74C36E29" w14:textId="77777777">
        <w:trPr>
          <w:jc w:val="center"/>
        </w:trPr>
        <w:tc>
          <w:tcPr>
            <w:tcW w:w="3981" w:type="dxa"/>
          </w:tcPr>
          <w:p w14:paraId="1EAD09FD" w14:textId="6E9F3F7A" w:rsidR="00986269" w:rsidRPr="008E21F4" w:rsidRDefault="00986269">
            <w:pPr>
              <w:pStyle w:val="TAH"/>
              <w:rPr>
                <w:rFonts w:cs="Arial"/>
                <w:lang w:eastAsia="zh-CN"/>
              </w:rPr>
            </w:pPr>
            <w:r w:rsidRPr="008E21F4">
              <w:rPr>
                <w:rFonts w:cs="Arial"/>
              </w:rPr>
              <w:t>Parameter</w:t>
            </w:r>
          </w:p>
        </w:tc>
        <w:tc>
          <w:tcPr>
            <w:tcW w:w="2988" w:type="dxa"/>
          </w:tcPr>
          <w:p w14:paraId="6F64DF50" w14:textId="77777777" w:rsidR="00986269" w:rsidRPr="008E21F4" w:rsidRDefault="00986269">
            <w:pPr>
              <w:pStyle w:val="TAH"/>
              <w:rPr>
                <w:rFonts w:cs="Arial"/>
                <w:lang w:eastAsia="zh-CN"/>
              </w:rPr>
            </w:pPr>
            <w:proofErr w:type="spellStart"/>
            <w:r w:rsidRPr="008E21F4">
              <w:rPr>
                <w:rFonts w:cs="Arial"/>
                <w:lang w:eastAsia="zh-CN"/>
              </w:rPr>
              <w:t>CEMode</w:t>
            </w:r>
            <w:proofErr w:type="spellEnd"/>
            <w:r w:rsidRPr="008E21F4">
              <w:rPr>
                <w:rFonts w:cs="Arial"/>
                <w:lang w:eastAsia="zh-CN"/>
              </w:rPr>
              <w:t xml:space="preserve"> A</w:t>
            </w:r>
          </w:p>
        </w:tc>
        <w:tc>
          <w:tcPr>
            <w:tcW w:w="2693" w:type="dxa"/>
          </w:tcPr>
          <w:p w14:paraId="0BD7E6F1" w14:textId="77777777" w:rsidR="00986269" w:rsidRPr="008E21F4" w:rsidRDefault="00986269">
            <w:pPr>
              <w:pStyle w:val="TAH"/>
              <w:rPr>
                <w:rFonts w:cs="Arial"/>
                <w:lang w:eastAsia="zh-CN"/>
              </w:rPr>
            </w:pPr>
            <w:proofErr w:type="spellStart"/>
            <w:r w:rsidRPr="008E21F4">
              <w:rPr>
                <w:rFonts w:cs="Arial"/>
                <w:lang w:eastAsia="zh-CN"/>
              </w:rPr>
              <w:t>CEMode</w:t>
            </w:r>
            <w:proofErr w:type="spellEnd"/>
            <w:r w:rsidRPr="008E21F4">
              <w:rPr>
                <w:rFonts w:cs="Arial"/>
                <w:lang w:eastAsia="zh-CN"/>
              </w:rPr>
              <w:t xml:space="preserve"> B</w:t>
            </w:r>
          </w:p>
        </w:tc>
      </w:tr>
      <w:tr w:rsidR="00986269" w:rsidRPr="008E21F4" w14:paraId="6E76DD96" w14:textId="77777777">
        <w:trPr>
          <w:jc w:val="center"/>
        </w:trPr>
        <w:tc>
          <w:tcPr>
            <w:tcW w:w="3981" w:type="dxa"/>
            <w:vAlign w:val="center"/>
          </w:tcPr>
          <w:p w14:paraId="4D2AE249" w14:textId="7A67F86B" w:rsidR="00986269" w:rsidRPr="008E21F4" w:rsidRDefault="00986269">
            <w:pPr>
              <w:pStyle w:val="TAC"/>
              <w:rPr>
                <w:lang w:eastAsia="zh-CN"/>
              </w:rPr>
            </w:pPr>
            <w:r w:rsidRPr="008E21F4">
              <w:rPr>
                <w:lang w:eastAsia="zh-CN"/>
              </w:rPr>
              <w:t>Maximum number of HARQ transmissions</w:t>
            </w:r>
          </w:p>
        </w:tc>
        <w:tc>
          <w:tcPr>
            <w:tcW w:w="2988" w:type="dxa"/>
            <w:vAlign w:val="center"/>
          </w:tcPr>
          <w:p w14:paraId="0137D7B3" w14:textId="77777777" w:rsidR="00986269" w:rsidRPr="008E21F4" w:rsidRDefault="00986269">
            <w:pPr>
              <w:pStyle w:val="TAC"/>
              <w:rPr>
                <w:lang w:eastAsia="zh-CN"/>
              </w:rPr>
            </w:pPr>
            <w:r w:rsidRPr="008E21F4">
              <w:rPr>
                <w:lang w:eastAsia="zh-CN"/>
              </w:rPr>
              <w:t>4</w:t>
            </w:r>
          </w:p>
        </w:tc>
        <w:tc>
          <w:tcPr>
            <w:tcW w:w="2693" w:type="dxa"/>
            <w:vAlign w:val="center"/>
          </w:tcPr>
          <w:p w14:paraId="565AA4F3" w14:textId="77777777" w:rsidR="00986269" w:rsidRPr="008E21F4" w:rsidRDefault="00986269">
            <w:pPr>
              <w:pStyle w:val="TAC"/>
              <w:rPr>
                <w:lang w:eastAsia="zh-CN"/>
              </w:rPr>
            </w:pPr>
            <w:r w:rsidRPr="008E21F4">
              <w:rPr>
                <w:lang w:eastAsia="zh-CN"/>
              </w:rPr>
              <w:t>2</w:t>
            </w:r>
          </w:p>
        </w:tc>
      </w:tr>
      <w:tr w:rsidR="00986269" w:rsidRPr="008E21F4" w14:paraId="12A54B24" w14:textId="77777777">
        <w:trPr>
          <w:jc w:val="center"/>
        </w:trPr>
        <w:tc>
          <w:tcPr>
            <w:tcW w:w="3981" w:type="dxa"/>
            <w:vAlign w:val="center"/>
          </w:tcPr>
          <w:p w14:paraId="16E060AA" w14:textId="34F76CE4" w:rsidR="00986269" w:rsidRPr="00B935AA" w:rsidRDefault="00986269">
            <w:pPr>
              <w:pStyle w:val="TAC"/>
              <w:rPr>
                <w:lang w:eastAsia="zh-CN"/>
              </w:rPr>
            </w:pPr>
            <w:r w:rsidRPr="00B935AA">
              <w:t>RV sequences</w:t>
            </w:r>
          </w:p>
        </w:tc>
        <w:tc>
          <w:tcPr>
            <w:tcW w:w="2988" w:type="dxa"/>
          </w:tcPr>
          <w:p w14:paraId="38E90C43" w14:textId="77777777" w:rsidR="00986269" w:rsidRPr="00B935AA" w:rsidRDefault="00986269">
            <w:pPr>
              <w:pStyle w:val="TAC"/>
              <w:rPr>
                <w:lang w:eastAsia="zh-CN"/>
              </w:rPr>
            </w:pPr>
            <w:r w:rsidRPr="00B935AA">
              <w:t>0, 2, 3, 1, 0, 2, 3, 1</w:t>
            </w:r>
          </w:p>
        </w:tc>
        <w:tc>
          <w:tcPr>
            <w:tcW w:w="2693" w:type="dxa"/>
            <w:vAlign w:val="center"/>
          </w:tcPr>
          <w:p w14:paraId="05C5DC69" w14:textId="7C91ABDB" w:rsidR="00986269" w:rsidRPr="00B935AA" w:rsidRDefault="00986269" w:rsidP="00A63051">
            <w:pPr>
              <w:pStyle w:val="TAC"/>
            </w:pPr>
            <w:r w:rsidRPr="00B935AA">
              <w:t>FDD: 0, 0, 0, 0, 2, 2, 2, 2, 3, 3, 3, 3, 1, 1, 1, 1</w:t>
            </w:r>
          </w:p>
        </w:tc>
      </w:tr>
      <w:tr w:rsidR="00986269" w:rsidRPr="008E21F4" w14:paraId="477C21B0" w14:textId="77777777">
        <w:trPr>
          <w:jc w:val="center"/>
        </w:trPr>
        <w:tc>
          <w:tcPr>
            <w:tcW w:w="3981" w:type="dxa"/>
          </w:tcPr>
          <w:p w14:paraId="16C3FFF1" w14:textId="0E1AFA89" w:rsidR="00986269" w:rsidRPr="00B935AA" w:rsidRDefault="00986269" w:rsidP="00B95BFD">
            <w:pPr>
              <w:pStyle w:val="TAC"/>
              <w:rPr>
                <w:lang w:eastAsia="zh-CN"/>
              </w:rPr>
            </w:pPr>
            <w:r w:rsidRPr="00B935AA">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B935AA">
              <w:rPr>
                <w:rFonts w:cs="Arial"/>
              </w:rPr>
              <w:t>)</w:t>
            </w:r>
          </w:p>
        </w:tc>
        <w:tc>
          <w:tcPr>
            <w:tcW w:w="2988" w:type="dxa"/>
          </w:tcPr>
          <w:p w14:paraId="783E82EF" w14:textId="72B43A9C" w:rsidR="00986269" w:rsidRPr="00B935AA" w:rsidRDefault="00986269" w:rsidP="00B95BFD">
            <w:pPr>
              <w:pStyle w:val="TAC"/>
            </w:pPr>
            <w:r w:rsidRPr="00B935AA">
              <w:rPr>
                <w:rFonts w:cs="Arial"/>
                <w:lang w:eastAsia="zh-CN"/>
              </w:rPr>
              <w:t>Same duration as repetition length</w:t>
            </w:r>
          </w:p>
        </w:tc>
        <w:tc>
          <w:tcPr>
            <w:tcW w:w="2693" w:type="dxa"/>
          </w:tcPr>
          <w:p w14:paraId="1132087B" w14:textId="41BC6FEA" w:rsidR="00986269" w:rsidRPr="00B935AA" w:rsidRDefault="00986269" w:rsidP="00B95BFD">
            <w:pPr>
              <w:pStyle w:val="TAC"/>
            </w:pPr>
            <w:r w:rsidRPr="00B935AA">
              <w:rPr>
                <w:rFonts w:cs="Arial"/>
                <w:lang w:eastAsia="zh-CN"/>
              </w:rPr>
              <w:t>Same duration as repetition length</w:t>
            </w:r>
          </w:p>
        </w:tc>
      </w:tr>
      <w:tr w:rsidR="00986269" w:rsidRPr="008E21F4" w14:paraId="5B019EE7" w14:textId="77777777">
        <w:trPr>
          <w:jc w:val="center"/>
        </w:trPr>
        <w:tc>
          <w:tcPr>
            <w:tcW w:w="3981" w:type="dxa"/>
          </w:tcPr>
          <w:p w14:paraId="2DCE2771" w14:textId="7BE5894D" w:rsidR="00986269" w:rsidRPr="00B935AA" w:rsidRDefault="00986269">
            <w:pPr>
              <w:pStyle w:val="TAC"/>
              <w:rPr>
                <w:lang w:eastAsia="zh-CN"/>
              </w:rPr>
            </w:pPr>
            <w:r w:rsidRPr="00B935AA">
              <w:t>Frequency hopping</w:t>
            </w:r>
          </w:p>
        </w:tc>
        <w:tc>
          <w:tcPr>
            <w:tcW w:w="2988" w:type="dxa"/>
          </w:tcPr>
          <w:p w14:paraId="58CBEFC4" w14:textId="515A8BB9" w:rsidR="00986269" w:rsidRPr="00B935AA" w:rsidRDefault="00986269">
            <w:pPr>
              <w:pStyle w:val="TAC"/>
              <w:rPr>
                <w:lang w:eastAsia="zh-CN"/>
              </w:rPr>
            </w:pPr>
            <w:r w:rsidRPr="00B935AA">
              <w:rPr>
                <w:lang w:eastAsia="zh-CN"/>
              </w:rPr>
              <w:t>OFF</w:t>
            </w:r>
          </w:p>
        </w:tc>
        <w:tc>
          <w:tcPr>
            <w:tcW w:w="2693" w:type="dxa"/>
          </w:tcPr>
          <w:p w14:paraId="22BA2A9D" w14:textId="36AA97FA" w:rsidR="00986269" w:rsidRPr="00B935AA" w:rsidRDefault="00986269">
            <w:pPr>
              <w:pStyle w:val="TAC"/>
              <w:rPr>
                <w:lang w:eastAsia="zh-CN"/>
              </w:rPr>
            </w:pPr>
            <w:r w:rsidRPr="00B935AA">
              <w:rPr>
                <w:lang w:eastAsia="zh-CN"/>
              </w:rPr>
              <w:t>OFF</w:t>
            </w:r>
          </w:p>
        </w:tc>
      </w:tr>
      <w:tr w:rsidR="00BF2480" w:rsidRPr="008E21F4" w14:paraId="6B0FC5F8" w14:textId="77777777">
        <w:trPr>
          <w:jc w:val="center"/>
        </w:trPr>
        <w:tc>
          <w:tcPr>
            <w:tcW w:w="9662" w:type="dxa"/>
            <w:gridSpan w:val="3"/>
          </w:tcPr>
          <w:p w14:paraId="1D694885" w14:textId="7869C041" w:rsidR="00BF2480" w:rsidRPr="00B935AA" w:rsidRDefault="00BF2480" w:rsidP="00A63051">
            <w:pPr>
              <w:pStyle w:val="TAN"/>
              <w:rPr>
                <w:lang w:eastAsia="ja-JP"/>
              </w:rPr>
            </w:pPr>
            <w:r w:rsidRPr="00B935AA">
              <w:rPr>
                <w:lang w:eastAsia="ja-JP"/>
              </w:rPr>
              <w:t>Note 1:</w:t>
            </w:r>
            <w:r w:rsidRPr="00B935AA">
              <w:tab/>
            </w:r>
            <w:r w:rsidRPr="00B935AA">
              <w:rPr>
                <w:lang w:eastAsia="ja-JP"/>
              </w:rPr>
              <w:t>Guard period shall be created according to TS36.211, 5.2.5 [12]</w:t>
            </w:r>
          </w:p>
        </w:tc>
      </w:tr>
    </w:tbl>
    <w:p w14:paraId="572AA903" w14:textId="77777777" w:rsidR="00BF2480" w:rsidRPr="008E21F4" w:rsidRDefault="00BF2480" w:rsidP="00BF2480"/>
    <w:p w14:paraId="1AA2C3EA" w14:textId="77777777" w:rsidR="00BF2480" w:rsidRPr="008E21F4" w:rsidRDefault="00BF2480" w:rsidP="00BF2480">
      <w:pPr>
        <w:pStyle w:val="B1"/>
      </w:pPr>
      <w:r w:rsidRPr="008E21F4">
        <w:t>3)</w:t>
      </w:r>
      <w:r w:rsidRPr="008E21F4">
        <w:tab/>
        <w:t>The multipath fading emulators shall be configured according to the corresponding channel model defined in annex B.</w:t>
      </w:r>
    </w:p>
    <w:p w14:paraId="7142AA18" w14:textId="4C4158B0" w:rsidR="00BF2480" w:rsidRPr="007264B1" w:rsidRDefault="00BF2480" w:rsidP="00BF2480">
      <w:pPr>
        <w:pStyle w:val="B1"/>
      </w:pPr>
      <w:r w:rsidRPr="007264B1">
        <w:t>4)</w:t>
      </w:r>
      <w:r w:rsidRPr="007264B1">
        <w:tab/>
        <w:t xml:space="preserve">Adjust the equipment so that required SNR specified in </w:t>
      </w:r>
      <w:r w:rsidR="007264B1" w:rsidRPr="007264B1">
        <w:t xml:space="preserve">Table 8.2.1.5-1 to 8.2.1.5-2 </w:t>
      </w:r>
      <w:r w:rsidRPr="007264B1">
        <w:t xml:space="preserve">is achieved at the </w:t>
      </w:r>
      <w:r w:rsidR="002C6499" w:rsidRPr="007264B1">
        <w:t>SAN</w:t>
      </w:r>
      <w:r w:rsidRPr="007264B1">
        <w:t xml:space="preserve"> input.</w:t>
      </w:r>
    </w:p>
    <w:p w14:paraId="1F0797FD" w14:textId="2AF46C19" w:rsidR="00EB3607" w:rsidRDefault="00EB3607" w:rsidP="007264B1">
      <w:pPr>
        <w:pStyle w:val="B1"/>
      </w:pPr>
      <w:r w:rsidRPr="007264B1">
        <w:t>5)</w:t>
      </w:r>
      <w:r w:rsidRPr="007264B1">
        <w:tab/>
        <w:t xml:space="preserve">The test signal generator </w:t>
      </w:r>
      <w:r w:rsidR="001C6147" w:rsidRPr="007264B1">
        <w:t>sends frames,</w:t>
      </w:r>
      <w:r w:rsidRPr="007264B1">
        <w:t xml:space="preserve"> and the receiver tries to de</w:t>
      </w:r>
      <w:r w:rsidR="001C6147" w:rsidRPr="007264B1">
        <w:t>modulate the content</w:t>
      </w:r>
      <w:r w:rsidRPr="007264B1">
        <w:t xml:space="preserve">. The </w:t>
      </w:r>
      <w:r w:rsidR="001C6147" w:rsidRPr="007264B1">
        <w:t>frames</w:t>
      </w:r>
      <w:r w:rsidRPr="007264B1">
        <w:t xml:space="preserve"> are sent with certain</w:t>
      </w:r>
      <w:r w:rsidR="004B709A">
        <w:t xml:space="preserve"> </w:t>
      </w:r>
      <w:r w:rsidR="001C6147" w:rsidRPr="007264B1">
        <w:t xml:space="preserve">frequency </w:t>
      </w:r>
      <w:r w:rsidRPr="007264B1">
        <w:t>offsets as described below</w:t>
      </w:r>
      <w:r w:rsidR="007264B1" w:rsidRPr="007264B1">
        <w:t xml:space="preserve"> in </w:t>
      </w:r>
      <w:r w:rsidR="0068023D">
        <w:t>Table</w:t>
      </w:r>
      <w:r w:rsidR="007264B1" w:rsidRPr="007264B1">
        <w:t xml:space="preserve"> 8.2.1.4.2-</w:t>
      </w:r>
      <w:r w:rsidR="0076334C">
        <w:t>3</w:t>
      </w:r>
      <w:r w:rsidR="00610A03">
        <w:t xml:space="preserve"> a</w:t>
      </w:r>
      <w:r w:rsidR="001B18FC">
        <w:t>s well as</w:t>
      </w:r>
      <w:r w:rsidR="00610A03">
        <w:t xml:space="preserve"> certain timing offsets </w:t>
      </w:r>
      <w:r w:rsidR="00D26602">
        <w:t>as described below in Table 8.2.1.4.2-4</w:t>
      </w:r>
      <w:r w:rsidR="001B18FC">
        <w:t>.</w:t>
      </w:r>
    </w:p>
    <w:p w14:paraId="0B966856" w14:textId="4A489A94" w:rsidR="0076334C" w:rsidRPr="008E21F4" w:rsidRDefault="0076334C" w:rsidP="0076334C">
      <w:pPr>
        <w:pStyle w:val="TH"/>
      </w:pPr>
      <w:r w:rsidRPr="008E21F4">
        <w:t>Table 8.2.</w:t>
      </w:r>
      <w:r>
        <w:t>1</w:t>
      </w:r>
      <w:r w:rsidRPr="008E21F4">
        <w:t>.4.2-</w:t>
      </w:r>
      <w:r>
        <w:t>3: Frequency Offsets</w:t>
      </w:r>
      <w:r w:rsidRPr="008E21F4">
        <w:t xml:space="preserve"> for testing PUSCH</w:t>
      </w:r>
    </w:p>
    <w:tbl>
      <w:tblPr>
        <w:tblStyle w:val="TableGrid"/>
        <w:tblW w:w="6068" w:type="dxa"/>
        <w:jc w:val="center"/>
        <w:tblLook w:val="04A0" w:firstRow="1" w:lastRow="0" w:firstColumn="1" w:lastColumn="0" w:noHBand="0" w:noVBand="1"/>
      </w:tblPr>
      <w:tblGrid>
        <w:gridCol w:w="1887"/>
        <w:gridCol w:w="1928"/>
        <w:gridCol w:w="2253"/>
      </w:tblGrid>
      <w:tr w:rsidR="0076334C" w:rsidRPr="003517C2" w14:paraId="7DD189A8" w14:textId="77777777" w:rsidTr="0076334C">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54D42BC6" w14:textId="77777777" w:rsidR="0076334C" w:rsidRPr="00785A35" w:rsidRDefault="0076334C" w:rsidP="00C439AF">
            <w:pPr>
              <w:pStyle w:val="TAH"/>
              <w:rPr>
                <w:rFonts w:eastAsia="Times New Roman" w:cs="Arial"/>
              </w:rPr>
            </w:pPr>
            <w:r w:rsidRPr="00785A35">
              <w:rPr>
                <w:rFonts w:eastAsia="Times New Roman" w:cs="Arial"/>
              </w:rPr>
              <w:t xml:space="preserve">Channel </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AA02FEE" w14:textId="72C11DF8" w:rsidR="0076334C" w:rsidRPr="00785A35" w:rsidRDefault="0076334C" w:rsidP="00C439AF">
            <w:pPr>
              <w:pStyle w:val="TAH"/>
              <w:rPr>
                <w:rFonts w:eastAsia="Times New Roman" w:cs="Arial"/>
              </w:rPr>
            </w:pPr>
            <w:r>
              <w:rPr>
                <w:rFonts w:eastAsia="Times New Roman" w:cs="Arial"/>
              </w:rPr>
              <w:t xml:space="preserve">No. </w:t>
            </w:r>
            <w:r w:rsidRPr="00785A35">
              <w:rPr>
                <w:rFonts w:eastAsia="Times New Roman" w:cs="Arial"/>
              </w:rPr>
              <w:t>Repetition</w:t>
            </w:r>
            <w:r>
              <w:rPr>
                <w:rFonts w:eastAsia="Times New Roman" w:cs="Arial"/>
              </w:rPr>
              <w:t>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E5BB7F9" w14:textId="52CEB728" w:rsidR="0076334C" w:rsidRPr="00785A35" w:rsidRDefault="0076334C" w:rsidP="00C439AF">
            <w:pPr>
              <w:pStyle w:val="TAH"/>
              <w:rPr>
                <w:rFonts w:eastAsia="Times New Roman" w:cs="Arial"/>
              </w:rPr>
            </w:pPr>
            <w:r>
              <w:rPr>
                <w:rFonts w:eastAsia="Times New Roman" w:cs="Arial"/>
              </w:rPr>
              <w:t>A</w:t>
            </w:r>
            <w:r w:rsidRPr="00785A35">
              <w:rPr>
                <w:rFonts w:eastAsia="Times New Roman" w:cs="Arial"/>
              </w:rPr>
              <w:t xml:space="preserve">ccumulated </w:t>
            </w:r>
            <w:r>
              <w:rPr>
                <w:rFonts w:eastAsia="Times New Roman" w:cs="Arial"/>
              </w:rPr>
              <w:t>Frequency O</w:t>
            </w:r>
            <w:r w:rsidRPr="00785A35">
              <w:rPr>
                <w:rFonts w:eastAsia="Times New Roman" w:cs="Arial"/>
              </w:rPr>
              <w:t xml:space="preserve">ffset </w:t>
            </w:r>
          </w:p>
          <w:p w14:paraId="3FAD7E42" w14:textId="77777777" w:rsidR="0076334C" w:rsidRPr="00785A35" w:rsidRDefault="0076334C" w:rsidP="00C439AF">
            <w:pPr>
              <w:pStyle w:val="TAH"/>
              <w:rPr>
                <w:rFonts w:eastAsia="Times New Roman" w:cs="Arial"/>
              </w:rPr>
            </w:pPr>
            <w:r w:rsidRPr="00785A35">
              <w:rPr>
                <w:rFonts w:eastAsia="Times New Roman" w:cs="Arial"/>
              </w:rPr>
              <w:t>(Hz)</w:t>
            </w:r>
          </w:p>
        </w:tc>
      </w:tr>
      <w:tr w:rsidR="0076334C" w:rsidRPr="003517C2" w14:paraId="240BA21C" w14:textId="77777777" w:rsidTr="0076334C">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A9AF082" w14:textId="77777777" w:rsidR="0076334C" w:rsidRPr="00785A35" w:rsidRDefault="0076334C" w:rsidP="00C439AF">
            <w:pPr>
              <w:pStyle w:val="TAC"/>
              <w:rPr>
                <w:rFonts w:eastAsia="Times New Roman"/>
                <w:lang w:eastAsia="zh-CN"/>
              </w:rPr>
            </w:pPr>
            <w:proofErr w:type="spellStart"/>
            <w:r w:rsidRPr="00785A35">
              <w:rPr>
                <w:rFonts w:eastAsia="Times New Roman"/>
                <w:lang w:eastAsia="zh-CN"/>
              </w:rPr>
              <w:t>CEmode</w:t>
            </w:r>
            <w:proofErr w:type="spellEnd"/>
            <w:r w:rsidRPr="00785A35">
              <w:rPr>
                <w:rFonts w:eastAsia="Times New Roman"/>
                <w:lang w:eastAsia="zh-CN"/>
              </w:rPr>
              <w:t xml:space="preserve"> A</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5099C71" w14:textId="53A8C55E" w:rsidR="0076334C" w:rsidRPr="00785A35" w:rsidRDefault="0076334C" w:rsidP="00C439AF">
            <w:pPr>
              <w:pStyle w:val="TAC"/>
              <w:rPr>
                <w:rFonts w:eastAsia="Times New Roman"/>
                <w:lang w:eastAsia="zh-CN"/>
              </w:rPr>
            </w:pPr>
            <w:r w:rsidRPr="00785A35">
              <w:rPr>
                <w:rFonts w:eastAsia="Times New Roman"/>
                <w:lang w:eastAsia="zh-CN"/>
              </w:rPr>
              <w:t>8</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CC3867F" w14:textId="77777777" w:rsidR="0076334C" w:rsidRPr="00785A35" w:rsidRDefault="0076334C" w:rsidP="00C439AF">
            <w:pPr>
              <w:pStyle w:val="TAC"/>
              <w:rPr>
                <w:rFonts w:eastAsia="Times New Roman"/>
                <w:lang w:eastAsia="zh-CN"/>
              </w:rPr>
            </w:pPr>
            <w:r w:rsidRPr="00785A35">
              <w:rPr>
                <w:rFonts w:eastAsia="Times New Roman"/>
                <w:lang w:eastAsia="zh-CN"/>
              </w:rPr>
              <w:t>4</w:t>
            </w:r>
          </w:p>
        </w:tc>
      </w:tr>
      <w:tr w:rsidR="0076334C" w:rsidRPr="003517C2" w14:paraId="684A574C" w14:textId="77777777" w:rsidTr="0076334C">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D56DC45" w14:textId="77777777" w:rsidR="0076334C" w:rsidRPr="00785A35" w:rsidRDefault="0076334C" w:rsidP="00C439AF">
            <w:pPr>
              <w:pStyle w:val="TAC"/>
              <w:rPr>
                <w:rFonts w:eastAsia="Times New Roman"/>
                <w:lang w:eastAsia="zh-CN"/>
              </w:rPr>
            </w:pPr>
            <w:proofErr w:type="spellStart"/>
            <w:r w:rsidRPr="00785A35">
              <w:rPr>
                <w:rFonts w:eastAsia="Times New Roman"/>
                <w:lang w:eastAsia="zh-CN"/>
              </w:rPr>
              <w:t>CEmode</w:t>
            </w:r>
            <w:proofErr w:type="spellEnd"/>
            <w:r w:rsidRPr="00785A35">
              <w:rPr>
                <w:rFonts w:eastAsia="Times New Roman"/>
                <w:lang w:eastAsia="zh-CN"/>
              </w:rPr>
              <w:t xml:space="preserve"> B</w:t>
            </w:r>
          </w:p>
        </w:tc>
        <w:tc>
          <w:tcPr>
            <w:tcW w:w="1928" w:type="dxa"/>
            <w:tcBorders>
              <w:top w:val="single" w:sz="4" w:space="0" w:color="auto"/>
              <w:left w:val="single" w:sz="4" w:space="0" w:color="auto"/>
              <w:bottom w:val="single" w:sz="4" w:space="0" w:color="auto"/>
              <w:right w:val="single" w:sz="4" w:space="0" w:color="auto"/>
            </w:tcBorders>
            <w:vAlign w:val="center"/>
            <w:hideMark/>
          </w:tcPr>
          <w:p w14:paraId="384D2393" w14:textId="19088C28" w:rsidR="0076334C" w:rsidRPr="00785A35" w:rsidRDefault="0076334C" w:rsidP="00C439AF">
            <w:pPr>
              <w:pStyle w:val="TAC"/>
              <w:rPr>
                <w:rFonts w:eastAsia="Times New Roman"/>
                <w:lang w:eastAsia="zh-CN"/>
              </w:rPr>
            </w:pPr>
            <w:r w:rsidRPr="00785A35">
              <w:rPr>
                <w:rFonts w:eastAsia="Times New Roman"/>
                <w:lang w:eastAsia="zh-CN"/>
              </w:rPr>
              <w:t>256</w:t>
            </w:r>
          </w:p>
        </w:tc>
        <w:tc>
          <w:tcPr>
            <w:tcW w:w="2253" w:type="dxa"/>
            <w:tcBorders>
              <w:top w:val="single" w:sz="4" w:space="0" w:color="auto"/>
              <w:left w:val="single" w:sz="4" w:space="0" w:color="auto"/>
              <w:bottom w:val="single" w:sz="4" w:space="0" w:color="auto"/>
              <w:right w:val="single" w:sz="4" w:space="0" w:color="auto"/>
            </w:tcBorders>
            <w:vAlign w:val="center"/>
            <w:hideMark/>
          </w:tcPr>
          <w:p w14:paraId="025A9672" w14:textId="77777777" w:rsidR="0076334C" w:rsidRPr="00785A35" w:rsidRDefault="0076334C" w:rsidP="00C439AF">
            <w:pPr>
              <w:pStyle w:val="TAC"/>
              <w:rPr>
                <w:rFonts w:eastAsia="Times New Roman"/>
                <w:lang w:eastAsia="zh-CN"/>
              </w:rPr>
            </w:pPr>
            <w:r w:rsidRPr="00785A35">
              <w:rPr>
                <w:rFonts w:eastAsia="Times New Roman"/>
                <w:lang w:eastAsia="zh-CN"/>
              </w:rPr>
              <w:t>128</w:t>
            </w:r>
          </w:p>
        </w:tc>
      </w:tr>
    </w:tbl>
    <w:p w14:paraId="4DD08D93" w14:textId="77777777" w:rsidR="00690AA5" w:rsidRDefault="00690AA5" w:rsidP="007264B1">
      <w:pPr>
        <w:pStyle w:val="B1"/>
      </w:pPr>
    </w:p>
    <w:p w14:paraId="38A7AE3A" w14:textId="0C094DE6" w:rsidR="00D26602" w:rsidRPr="008E21F4" w:rsidRDefault="00D26602" w:rsidP="00D26602">
      <w:pPr>
        <w:pStyle w:val="TH"/>
      </w:pPr>
      <w:r w:rsidRPr="008E21F4">
        <w:t>Table 8.2.</w:t>
      </w:r>
      <w:r>
        <w:t>1</w:t>
      </w:r>
      <w:r w:rsidRPr="008E21F4">
        <w:t>.4.2-</w:t>
      </w:r>
      <w:r>
        <w:t>4: Timing Offsets</w:t>
      </w:r>
      <w:r w:rsidRPr="008E21F4">
        <w:t xml:space="preserve"> for testing PUSCH</w:t>
      </w:r>
    </w:p>
    <w:tbl>
      <w:tblPr>
        <w:tblStyle w:val="TableGrid"/>
        <w:tblW w:w="6068" w:type="dxa"/>
        <w:jc w:val="center"/>
        <w:tblLook w:val="04A0" w:firstRow="1" w:lastRow="0" w:firstColumn="1" w:lastColumn="0" w:noHBand="0" w:noVBand="1"/>
      </w:tblPr>
      <w:tblGrid>
        <w:gridCol w:w="1887"/>
        <w:gridCol w:w="1928"/>
        <w:gridCol w:w="2253"/>
      </w:tblGrid>
      <w:tr w:rsidR="00D26602" w:rsidRPr="003517C2" w14:paraId="1B493AE8" w14:textId="77777777" w:rsidTr="00C439AF">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13D3C5C8" w14:textId="77777777" w:rsidR="00D26602" w:rsidRPr="00785A35" w:rsidRDefault="00D26602" w:rsidP="00C439AF">
            <w:pPr>
              <w:pStyle w:val="TAH"/>
              <w:rPr>
                <w:rFonts w:eastAsia="Times New Roman" w:cs="Arial"/>
              </w:rPr>
            </w:pPr>
            <w:r w:rsidRPr="00785A35">
              <w:rPr>
                <w:rFonts w:eastAsia="Times New Roman" w:cs="Arial"/>
              </w:rPr>
              <w:t xml:space="preserve">Channel </w:t>
            </w:r>
          </w:p>
        </w:tc>
        <w:tc>
          <w:tcPr>
            <w:tcW w:w="1928" w:type="dxa"/>
            <w:tcBorders>
              <w:top w:val="single" w:sz="4" w:space="0" w:color="auto"/>
              <w:left w:val="single" w:sz="4" w:space="0" w:color="auto"/>
              <w:bottom w:val="single" w:sz="4" w:space="0" w:color="auto"/>
              <w:right w:val="single" w:sz="4" w:space="0" w:color="auto"/>
            </w:tcBorders>
            <w:vAlign w:val="center"/>
            <w:hideMark/>
          </w:tcPr>
          <w:p w14:paraId="3E5753E9" w14:textId="77777777" w:rsidR="00D26602" w:rsidRPr="00785A35" w:rsidRDefault="00D26602" w:rsidP="00C439AF">
            <w:pPr>
              <w:pStyle w:val="TAH"/>
              <w:rPr>
                <w:rFonts w:eastAsia="Times New Roman" w:cs="Arial"/>
              </w:rPr>
            </w:pPr>
            <w:r>
              <w:rPr>
                <w:rFonts w:eastAsia="Times New Roman" w:cs="Arial"/>
              </w:rPr>
              <w:t xml:space="preserve">No. </w:t>
            </w:r>
            <w:r w:rsidRPr="00785A35">
              <w:rPr>
                <w:rFonts w:eastAsia="Times New Roman" w:cs="Arial"/>
              </w:rPr>
              <w:t>Repetition</w:t>
            </w:r>
            <w:r>
              <w:rPr>
                <w:rFonts w:eastAsia="Times New Roman" w:cs="Arial"/>
              </w:rPr>
              <w:t>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73AEBB6" w14:textId="281613FB" w:rsidR="00D26602" w:rsidRPr="00785A35" w:rsidRDefault="00D26602" w:rsidP="00C439AF">
            <w:pPr>
              <w:pStyle w:val="TAH"/>
              <w:rPr>
                <w:rFonts w:eastAsia="Times New Roman" w:cs="Arial"/>
              </w:rPr>
            </w:pPr>
            <w:r>
              <w:rPr>
                <w:rFonts w:eastAsia="Times New Roman" w:cs="Arial"/>
              </w:rPr>
              <w:t>A</w:t>
            </w:r>
            <w:r w:rsidRPr="00785A35">
              <w:rPr>
                <w:rFonts w:eastAsia="Times New Roman" w:cs="Arial"/>
              </w:rPr>
              <w:t xml:space="preserve">ccumulated </w:t>
            </w:r>
            <w:r>
              <w:rPr>
                <w:rFonts w:eastAsia="Times New Roman" w:cs="Arial"/>
              </w:rPr>
              <w:t>Tim</w:t>
            </w:r>
            <w:r w:rsidR="00677784">
              <w:rPr>
                <w:rFonts w:eastAsia="Times New Roman" w:cs="Arial"/>
              </w:rPr>
              <w:t>ing</w:t>
            </w:r>
            <w:r>
              <w:rPr>
                <w:rFonts w:eastAsia="Times New Roman" w:cs="Arial"/>
              </w:rPr>
              <w:t xml:space="preserve"> O</w:t>
            </w:r>
            <w:r w:rsidRPr="00785A35">
              <w:rPr>
                <w:rFonts w:eastAsia="Times New Roman" w:cs="Arial"/>
              </w:rPr>
              <w:t xml:space="preserve">ffset </w:t>
            </w:r>
          </w:p>
          <w:p w14:paraId="6A716554" w14:textId="1631104E" w:rsidR="00D26602" w:rsidRPr="00785A35" w:rsidRDefault="00D26602" w:rsidP="00C439AF">
            <w:pPr>
              <w:pStyle w:val="TAH"/>
              <w:rPr>
                <w:rFonts w:eastAsia="Times New Roman" w:cs="Arial"/>
              </w:rPr>
            </w:pPr>
            <w:r w:rsidRPr="00785A35">
              <w:rPr>
                <w:rFonts w:eastAsia="Times New Roman" w:cs="Arial"/>
              </w:rPr>
              <w:t>(</w:t>
            </w:r>
            <w:r>
              <w:rPr>
                <w:rFonts w:eastAsia="Times New Roman" w:cs="Arial"/>
              </w:rPr>
              <w:t>u</w:t>
            </w:r>
            <w:r w:rsidR="008036A5">
              <w:rPr>
                <w:rFonts w:eastAsia="Times New Roman" w:cs="Arial"/>
              </w:rPr>
              <w:t>s</w:t>
            </w:r>
            <w:r w:rsidRPr="00785A35">
              <w:rPr>
                <w:rFonts w:eastAsia="Times New Roman" w:cs="Arial"/>
              </w:rPr>
              <w:t>)</w:t>
            </w:r>
          </w:p>
        </w:tc>
      </w:tr>
      <w:tr w:rsidR="00D26602" w:rsidRPr="003517C2" w14:paraId="089307D2" w14:textId="77777777" w:rsidTr="00C439AF">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365A5A1" w14:textId="77777777" w:rsidR="00D26602" w:rsidRPr="00785A35" w:rsidRDefault="00D26602" w:rsidP="00C439AF">
            <w:pPr>
              <w:pStyle w:val="TAC"/>
              <w:rPr>
                <w:rFonts w:eastAsia="Times New Roman"/>
                <w:lang w:eastAsia="zh-CN"/>
              </w:rPr>
            </w:pPr>
            <w:proofErr w:type="spellStart"/>
            <w:r w:rsidRPr="00785A35">
              <w:rPr>
                <w:rFonts w:eastAsia="Times New Roman"/>
                <w:lang w:eastAsia="zh-CN"/>
              </w:rPr>
              <w:t>CEmode</w:t>
            </w:r>
            <w:proofErr w:type="spellEnd"/>
            <w:r w:rsidRPr="00785A35">
              <w:rPr>
                <w:rFonts w:eastAsia="Times New Roman"/>
                <w:lang w:eastAsia="zh-CN"/>
              </w:rPr>
              <w:t xml:space="preserve"> A</w:t>
            </w:r>
          </w:p>
        </w:tc>
        <w:tc>
          <w:tcPr>
            <w:tcW w:w="1928" w:type="dxa"/>
            <w:tcBorders>
              <w:top w:val="single" w:sz="4" w:space="0" w:color="auto"/>
              <w:left w:val="single" w:sz="4" w:space="0" w:color="auto"/>
              <w:bottom w:val="single" w:sz="4" w:space="0" w:color="auto"/>
              <w:right w:val="single" w:sz="4" w:space="0" w:color="auto"/>
            </w:tcBorders>
            <w:vAlign w:val="center"/>
            <w:hideMark/>
          </w:tcPr>
          <w:p w14:paraId="4D8FF90A" w14:textId="77777777" w:rsidR="00D26602" w:rsidRPr="00785A35" w:rsidRDefault="00D26602" w:rsidP="00C439AF">
            <w:pPr>
              <w:pStyle w:val="TAC"/>
              <w:rPr>
                <w:rFonts w:eastAsia="Times New Roman"/>
                <w:lang w:eastAsia="zh-CN"/>
              </w:rPr>
            </w:pPr>
            <w:r w:rsidRPr="00785A35">
              <w:rPr>
                <w:rFonts w:eastAsia="Times New Roman"/>
                <w:lang w:eastAsia="zh-CN"/>
              </w:rPr>
              <w:t>8</w:t>
            </w:r>
          </w:p>
        </w:tc>
        <w:tc>
          <w:tcPr>
            <w:tcW w:w="2253" w:type="dxa"/>
            <w:tcBorders>
              <w:top w:val="single" w:sz="4" w:space="0" w:color="auto"/>
              <w:left w:val="single" w:sz="4" w:space="0" w:color="auto"/>
              <w:bottom w:val="single" w:sz="4" w:space="0" w:color="auto"/>
              <w:right w:val="single" w:sz="4" w:space="0" w:color="auto"/>
            </w:tcBorders>
            <w:vAlign w:val="center"/>
            <w:hideMark/>
          </w:tcPr>
          <w:p w14:paraId="2751CF86" w14:textId="6548729E" w:rsidR="00D26602" w:rsidRPr="00785A35" w:rsidRDefault="009C7116" w:rsidP="00C439AF">
            <w:pPr>
              <w:pStyle w:val="TAC"/>
              <w:rPr>
                <w:rFonts w:eastAsia="Times New Roman"/>
                <w:lang w:eastAsia="zh-CN"/>
              </w:rPr>
            </w:pPr>
            <w:r>
              <w:rPr>
                <w:lang w:eastAsia="zh-CN"/>
              </w:rPr>
              <w:t>0.08</w:t>
            </w:r>
          </w:p>
        </w:tc>
      </w:tr>
      <w:tr w:rsidR="00D26602" w:rsidRPr="003517C2" w14:paraId="5C8E9FB7" w14:textId="77777777" w:rsidTr="00C439AF">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0B9FC95A" w14:textId="77777777" w:rsidR="00D26602" w:rsidRPr="00785A35" w:rsidRDefault="00D26602" w:rsidP="00C439AF">
            <w:pPr>
              <w:pStyle w:val="TAC"/>
              <w:rPr>
                <w:rFonts w:eastAsia="Times New Roman"/>
                <w:lang w:eastAsia="zh-CN"/>
              </w:rPr>
            </w:pPr>
            <w:proofErr w:type="spellStart"/>
            <w:r w:rsidRPr="00785A35">
              <w:rPr>
                <w:rFonts w:eastAsia="Times New Roman"/>
                <w:lang w:eastAsia="zh-CN"/>
              </w:rPr>
              <w:t>CEmode</w:t>
            </w:r>
            <w:proofErr w:type="spellEnd"/>
            <w:r w:rsidRPr="00785A35">
              <w:rPr>
                <w:rFonts w:eastAsia="Times New Roman"/>
                <w:lang w:eastAsia="zh-CN"/>
              </w:rPr>
              <w:t xml:space="preserve"> B</w:t>
            </w:r>
          </w:p>
        </w:tc>
        <w:tc>
          <w:tcPr>
            <w:tcW w:w="1928" w:type="dxa"/>
            <w:tcBorders>
              <w:top w:val="single" w:sz="4" w:space="0" w:color="auto"/>
              <w:left w:val="single" w:sz="4" w:space="0" w:color="auto"/>
              <w:bottom w:val="single" w:sz="4" w:space="0" w:color="auto"/>
              <w:right w:val="single" w:sz="4" w:space="0" w:color="auto"/>
            </w:tcBorders>
            <w:vAlign w:val="center"/>
            <w:hideMark/>
          </w:tcPr>
          <w:p w14:paraId="0BFC2ECE" w14:textId="77777777" w:rsidR="00D26602" w:rsidRPr="00785A35" w:rsidRDefault="00D26602" w:rsidP="00C439AF">
            <w:pPr>
              <w:pStyle w:val="TAC"/>
              <w:rPr>
                <w:rFonts w:eastAsia="Times New Roman"/>
                <w:lang w:eastAsia="zh-CN"/>
              </w:rPr>
            </w:pPr>
            <w:r w:rsidRPr="00785A35">
              <w:rPr>
                <w:rFonts w:eastAsia="Times New Roman"/>
                <w:lang w:eastAsia="zh-CN"/>
              </w:rPr>
              <w:t>256</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49C55A6" w14:textId="5671A412" w:rsidR="00D26602" w:rsidRPr="00785A35" w:rsidRDefault="001B18FC" w:rsidP="00C439AF">
            <w:pPr>
              <w:pStyle w:val="TAC"/>
              <w:rPr>
                <w:rFonts w:eastAsia="Times New Roman"/>
                <w:lang w:eastAsia="zh-CN"/>
              </w:rPr>
            </w:pPr>
            <w:r>
              <w:rPr>
                <w:lang w:eastAsia="zh-CN"/>
              </w:rPr>
              <w:t>2.56</w:t>
            </w:r>
          </w:p>
        </w:tc>
      </w:tr>
    </w:tbl>
    <w:p w14:paraId="290B7C2E" w14:textId="77777777" w:rsidR="00D26602" w:rsidRPr="007264B1" w:rsidRDefault="00D26602" w:rsidP="007264B1">
      <w:pPr>
        <w:pStyle w:val="B1"/>
      </w:pPr>
    </w:p>
    <w:p w14:paraId="25843C81" w14:textId="7BD1E6B6" w:rsidR="00BF2480" w:rsidRDefault="00EB3607" w:rsidP="00BF2480">
      <w:pPr>
        <w:pStyle w:val="B1"/>
      </w:pPr>
      <w:r w:rsidRPr="007264B1">
        <w:t>6</w:t>
      </w:r>
      <w:r w:rsidR="00BF2480" w:rsidRPr="007264B1">
        <w:t>)</w:t>
      </w:r>
      <w:r w:rsidR="00BF2480" w:rsidRPr="007264B1">
        <w:tab/>
        <w:t>For each of the reference channels in Table 8.2.</w:t>
      </w:r>
      <w:r w:rsidR="00EF2E3D" w:rsidRPr="007264B1">
        <w:t>1</w:t>
      </w:r>
      <w:r w:rsidR="00BF2480" w:rsidRPr="007264B1">
        <w:t>.5-1 to 8.2.</w:t>
      </w:r>
      <w:r w:rsidR="00EF2E3D" w:rsidRPr="007264B1">
        <w:t>1</w:t>
      </w:r>
      <w:r w:rsidR="00BF2480" w:rsidRPr="007264B1">
        <w:t>.5-</w:t>
      </w:r>
      <w:r w:rsidR="00610A03">
        <w:t>2</w:t>
      </w:r>
      <w:r w:rsidR="00BF2480" w:rsidRPr="007264B1">
        <w:t xml:space="preserve"> applicable for the </w:t>
      </w:r>
      <w:r w:rsidR="007264B1" w:rsidRPr="007264B1">
        <w:t>access node</w:t>
      </w:r>
      <w:r w:rsidR="00BF2480" w:rsidRPr="007264B1">
        <w:t>, measure the throughput,</w:t>
      </w:r>
      <w:r w:rsidR="00BF2480" w:rsidRPr="008E21F4">
        <w:t xml:space="preserve"> according to annex E.</w:t>
      </w:r>
    </w:p>
    <w:p w14:paraId="0E0C1BFD" w14:textId="77777777" w:rsidR="001C6147" w:rsidRPr="008E21F4" w:rsidRDefault="001C6147" w:rsidP="00BF2480">
      <w:pPr>
        <w:pStyle w:val="B1"/>
      </w:pPr>
    </w:p>
    <w:p w14:paraId="5D11D5FC" w14:textId="43FC2540" w:rsidR="00BF2480" w:rsidRPr="008E21F4" w:rsidRDefault="00BF2480" w:rsidP="00BF2480">
      <w:pPr>
        <w:pStyle w:val="Heading4"/>
      </w:pPr>
      <w:bookmarkStart w:id="198" w:name="_Toc21018018"/>
      <w:bookmarkStart w:id="199" w:name="_Toc29486481"/>
      <w:bookmarkStart w:id="200" w:name="_Toc29757171"/>
      <w:bookmarkStart w:id="201" w:name="_Toc29758284"/>
      <w:bookmarkStart w:id="202" w:name="_Toc35952849"/>
      <w:bookmarkStart w:id="203" w:name="_Toc37174849"/>
      <w:bookmarkStart w:id="204" w:name="_Toc37176730"/>
      <w:bookmarkStart w:id="205" w:name="_Toc45831805"/>
      <w:bookmarkStart w:id="206" w:name="_Toc45832530"/>
      <w:bookmarkStart w:id="207" w:name="_Toc52547458"/>
      <w:bookmarkStart w:id="208" w:name="_Toc61111210"/>
      <w:bookmarkStart w:id="209" w:name="_Toc67911240"/>
      <w:bookmarkStart w:id="210" w:name="_Toc75185417"/>
      <w:bookmarkStart w:id="211" w:name="_Toc76501175"/>
      <w:bookmarkStart w:id="212" w:name="_Toc82895229"/>
      <w:bookmarkStart w:id="213" w:name="_Toc98570001"/>
      <w:bookmarkStart w:id="214" w:name="_Toc115093975"/>
      <w:bookmarkStart w:id="215" w:name="_Toc123217998"/>
      <w:bookmarkStart w:id="216" w:name="_Toc123219841"/>
      <w:bookmarkStart w:id="217" w:name="_Toc124186543"/>
      <w:r w:rsidRPr="008E21F4">
        <w:t>8.2.</w:t>
      </w:r>
      <w:r w:rsidR="007C5CB5">
        <w:t>1</w:t>
      </w:r>
      <w:r w:rsidRPr="008E21F4">
        <w:t>.5</w:t>
      </w:r>
      <w:r w:rsidRPr="008E21F4">
        <w:tab/>
        <w:t>Test Requirement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04B1C6F" w14:textId="69F9C184" w:rsidR="00BF2480" w:rsidRPr="008E21F4" w:rsidRDefault="00BF2480" w:rsidP="00BF2480">
      <w:r w:rsidRPr="008E21F4">
        <w:t>The throughput measured according to subclause 8.2.</w:t>
      </w:r>
      <w:r w:rsidR="00792617">
        <w:t>1</w:t>
      </w:r>
      <w:r w:rsidRPr="008E21F4">
        <w:t>.4.2 shall not be below the limits for the SNR levels specified in Table 8.2.</w:t>
      </w:r>
      <w:r w:rsidR="00792617">
        <w:t>1</w:t>
      </w:r>
      <w:r w:rsidRPr="008E21F4">
        <w:t xml:space="preserve">.5-1 for </w:t>
      </w:r>
      <w:proofErr w:type="spellStart"/>
      <w:r w:rsidRPr="008E21F4">
        <w:t>CEMode</w:t>
      </w:r>
      <w:proofErr w:type="spellEnd"/>
      <w:r w:rsidRPr="008E21F4">
        <w:t xml:space="preserve"> A tests and not be below the limits for the SNR levels specified in Table 8.2.</w:t>
      </w:r>
      <w:r w:rsidR="007C5CB5">
        <w:t>1</w:t>
      </w:r>
      <w:r w:rsidRPr="008E21F4">
        <w:t xml:space="preserve">.5-2 for </w:t>
      </w:r>
      <w:proofErr w:type="spellStart"/>
      <w:r w:rsidRPr="008E21F4">
        <w:t>CEMode</w:t>
      </w:r>
      <w:proofErr w:type="spellEnd"/>
      <w:r w:rsidRPr="008E21F4">
        <w:t xml:space="preserve"> B tests.</w:t>
      </w:r>
    </w:p>
    <w:p w14:paraId="1412B66F" w14:textId="15E6D64D" w:rsidR="009505BF" w:rsidRDefault="00BF2480" w:rsidP="009505BF">
      <w:pPr>
        <w:pStyle w:val="TH"/>
        <w:rPr>
          <w:lang w:eastAsia="zh-CN"/>
        </w:rPr>
      </w:pPr>
      <w:r w:rsidRPr="008E21F4">
        <w:t xml:space="preserve">Table </w:t>
      </w:r>
      <w:r w:rsidRPr="008E21F4">
        <w:rPr>
          <w:bCs/>
        </w:rPr>
        <w:t>8.2.</w:t>
      </w:r>
      <w:r w:rsidR="007C5CB5">
        <w:rPr>
          <w:bCs/>
        </w:rPr>
        <w:t>1</w:t>
      </w:r>
      <w:r w:rsidRPr="008E21F4">
        <w:rPr>
          <w:bCs/>
        </w:rPr>
        <w:t xml:space="preserve">.5-1 </w:t>
      </w:r>
      <w:r w:rsidRPr="008E21F4">
        <w:t>Minimum requirements for PUSCH</w:t>
      </w:r>
      <w:r w:rsidR="009505BF" w:rsidRPr="00340914">
        <w:t xml:space="preserve">, </w:t>
      </w:r>
      <w:r w:rsidR="009505BF">
        <w:rPr>
          <w:lang w:eastAsia="zh-CN"/>
        </w:rPr>
        <w:t>1.4</w:t>
      </w:r>
      <w:r w:rsidR="009505BF" w:rsidRPr="00340914">
        <w:t xml:space="preserve"> MHz Channel Bandwidth for Mode A</w:t>
      </w:r>
      <w:r w:rsidR="009505BF" w:rsidRPr="00340914">
        <w:rPr>
          <w:lang w:eastAsia="zh-CN"/>
        </w:rPr>
        <w:t>, 1Tx</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1270"/>
        <w:gridCol w:w="900"/>
        <w:gridCol w:w="1279"/>
        <w:gridCol w:w="1678"/>
        <w:gridCol w:w="974"/>
        <w:gridCol w:w="1291"/>
        <w:gridCol w:w="803"/>
      </w:tblGrid>
      <w:tr w:rsidR="00654C8A" w:rsidRPr="001A3180" w14:paraId="10A261A9" w14:textId="77777777" w:rsidTr="0020095C">
        <w:trPr>
          <w:jc w:val="center"/>
        </w:trPr>
        <w:tc>
          <w:tcPr>
            <w:tcW w:w="1155" w:type="dxa"/>
          </w:tcPr>
          <w:p w14:paraId="26D38017" w14:textId="77777777" w:rsidR="00654C8A" w:rsidRPr="001A3180" w:rsidRDefault="00654C8A">
            <w:pPr>
              <w:pStyle w:val="TAH"/>
              <w:rPr>
                <w:rFonts w:cs="Arial"/>
              </w:rPr>
            </w:pPr>
            <w:r w:rsidRPr="001A3180">
              <w:rPr>
                <w:rFonts w:cs="Arial" w:hint="eastAsia"/>
                <w:lang w:eastAsia="zh-CN"/>
              </w:rPr>
              <w:t>N</w:t>
            </w:r>
            <w:r w:rsidRPr="001A3180">
              <w:rPr>
                <w:rFonts w:cs="Arial"/>
              </w:rPr>
              <w:t xml:space="preserve">umber of </w:t>
            </w:r>
            <w:r w:rsidRPr="001A3180">
              <w:rPr>
                <w:rFonts w:cs="Arial"/>
                <w:lang w:eastAsia="zh-CN"/>
              </w:rPr>
              <w:t>T</w:t>
            </w:r>
            <w:r w:rsidRPr="001A3180">
              <w:rPr>
                <w:rFonts w:cs="Arial"/>
              </w:rPr>
              <w:t>X antennas</w:t>
            </w:r>
          </w:p>
        </w:tc>
        <w:tc>
          <w:tcPr>
            <w:tcW w:w="1270" w:type="dxa"/>
          </w:tcPr>
          <w:p w14:paraId="1AE5BE2F" w14:textId="77777777" w:rsidR="00654C8A" w:rsidRPr="001A3180" w:rsidRDefault="00654C8A">
            <w:pPr>
              <w:pStyle w:val="TAH"/>
              <w:rPr>
                <w:rFonts w:cs="Arial"/>
              </w:rPr>
            </w:pPr>
            <w:r w:rsidRPr="001A3180">
              <w:rPr>
                <w:rFonts w:cs="Arial"/>
              </w:rPr>
              <w:t>Number of RX antennas</w:t>
            </w:r>
          </w:p>
        </w:tc>
        <w:tc>
          <w:tcPr>
            <w:tcW w:w="900" w:type="dxa"/>
          </w:tcPr>
          <w:p w14:paraId="7ABDE404" w14:textId="77777777" w:rsidR="00654C8A" w:rsidRPr="001A3180" w:rsidRDefault="00654C8A">
            <w:pPr>
              <w:pStyle w:val="TAH"/>
              <w:rPr>
                <w:rFonts w:cs="Arial"/>
                <w:lang w:eastAsia="zh-CN"/>
              </w:rPr>
            </w:pPr>
            <w:r w:rsidRPr="001A3180">
              <w:rPr>
                <w:rFonts w:cs="Arial" w:hint="eastAsia"/>
                <w:lang w:eastAsia="zh-CN"/>
              </w:rPr>
              <w:t xml:space="preserve">CE Mode </w:t>
            </w:r>
          </w:p>
        </w:tc>
        <w:tc>
          <w:tcPr>
            <w:tcW w:w="1279" w:type="dxa"/>
          </w:tcPr>
          <w:p w14:paraId="61E17093" w14:textId="77777777" w:rsidR="00654C8A" w:rsidRPr="001A3180" w:rsidRDefault="00654C8A">
            <w:pPr>
              <w:pStyle w:val="TAH"/>
              <w:rPr>
                <w:rFonts w:cs="Arial"/>
                <w:lang w:val="fr-FR"/>
              </w:rPr>
            </w:pPr>
            <w:r w:rsidRPr="001A3180">
              <w:rPr>
                <w:rFonts w:cs="Arial"/>
              </w:rPr>
              <w:t>Number of PUSCH repetitions</w:t>
            </w:r>
          </w:p>
        </w:tc>
        <w:tc>
          <w:tcPr>
            <w:tcW w:w="1678" w:type="dxa"/>
          </w:tcPr>
          <w:p w14:paraId="20A8B2D0" w14:textId="59FD1183" w:rsidR="00654C8A" w:rsidRPr="001A3180" w:rsidRDefault="00654C8A">
            <w:pPr>
              <w:pStyle w:val="TAH"/>
              <w:rPr>
                <w:rFonts w:cs="Arial"/>
                <w:lang w:val="fr-FR"/>
              </w:rPr>
            </w:pPr>
            <w:r w:rsidRPr="001A3180">
              <w:rPr>
                <w:rFonts w:cs="Arial"/>
                <w:lang w:val="fr-FR"/>
              </w:rPr>
              <w:t>Propagation conditions</w:t>
            </w:r>
            <w:r w:rsidRPr="001A3180">
              <w:rPr>
                <w:rFonts w:cs="Arial"/>
                <w:lang w:val="fr-FR" w:eastAsia="zh-CN"/>
              </w:rPr>
              <w:t xml:space="preserve"> </w:t>
            </w:r>
            <w:r w:rsidRPr="001A3180">
              <w:rPr>
                <w:rFonts w:cs="Arial"/>
                <w:lang w:val="fr-FR"/>
              </w:rPr>
              <w:t xml:space="preserve">and </w:t>
            </w:r>
            <w:proofErr w:type="spellStart"/>
            <w:r w:rsidRPr="001A3180">
              <w:rPr>
                <w:rFonts w:cs="Arial"/>
                <w:lang w:val="fr-FR" w:eastAsia="zh-CN"/>
              </w:rPr>
              <w:t>c</w:t>
            </w:r>
            <w:r w:rsidRPr="001A3180">
              <w:rPr>
                <w:rFonts w:cs="Arial"/>
                <w:lang w:val="fr-FR"/>
              </w:rPr>
              <w:t>orrelation</w:t>
            </w:r>
            <w:proofErr w:type="spellEnd"/>
            <w:r w:rsidRPr="001A3180">
              <w:rPr>
                <w:rFonts w:cs="Arial"/>
                <w:lang w:val="fr-FR"/>
              </w:rPr>
              <w:t xml:space="preserve"> </w:t>
            </w:r>
            <w:r w:rsidRPr="001A3180">
              <w:rPr>
                <w:rFonts w:cs="Arial"/>
                <w:lang w:val="fr-FR" w:eastAsia="zh-CN"/>
              </w:rPr>
              <w:t>m</w:t>
            </w:r>
            <w:r w:rsidRPr="001A3180">
              <w:rPr>
                <w:rFonts w:cs="Arial"/>
                <w:lang w:val="fr-FR"/>
              </w:rPr>
              <w:t xml:space="preserve">atrix (Annex </w:t>
            </w:r>
            <w:r w:rsidR="0020095C">
              <w:rPr>
                <w:rFonts w:cs="Arial"/>
                <w:lang w:val="fr-FR"/>
              </w:rPr>
              <w:t>B</w:t>
            </w:r>
            <w:r w:rsidRPr="001A3180">
              <w:rPr>
                <w:rFonts w:cs="Arial"/>
                <w:lang w:val="fr-FR"/>
              </w:rPr>
              <w:t>)</w:t>
            </w:r>
          </w:p>
        </w:tc>
        <w:tc>
          <w:tcPr>
            <w:tcW w:w="974" w:type="dxa"/>
          </w:tcPr>
          <w:p w14:paraId="02E08F43" w14:textId="77777777" w:rsidR="00654C8A" w:rsidRPr="001A3180" w:rsidRDefault="00654C8A">
            <w:pPr>
              <w:pStyle w:val="TAH"/>
              <w:rPr>
                <w:rFonts w:cs="Arial"/>
              </w:rPr>
            </w:pPr>
            <w:r w:rsidRPr="001A3180">
              <w:rPr>
                <w:rFonts w:cs="Arial"/>
              </w:rPr>
              <w:t>FRC</w:t>
            </w:r>
            <w:r w:rsidRPr="001A3180">
              <w:rPr>
                <w:rFonts w:cs="Arial"/>
              </w:rPr>
              <w:br/>
              <w:t>(Annex A)</w:t>
            </w:r>
          </w:p>
        </w:tc>
        <w:tc>
          <w:tcPr>
            <w:tcW w:w="1291" w:type="dxa"/>
          </w:tcPr>
          <w:p w14:paraId="7BE4AB91" w14:textId="77777777" w:rsidR="00654C8A" w:rsidRPr="001A3180" w:rsidRDefault="00654C8A">
            <w:pPr>
              <w:pStyle w:val="TAH"/>
              <w:rPr>
                <w:rFonts w:cs="Arial"/>
                <w:lang w:eastAsia="zh-CN"/>
              </w:rPr>
            </w:pPr>
            <w:r w:rsidRPr="001A3180">
              <w:rPr>
                <w:rFonts w:cs="Arial"/>
              </w:rPr>
              <w:t>Fraction of maximum throughput</w:t>
            </w:r>
          </w:p>
        </w:tc>
        <w:tc>
          <w:tcPr>
            <w:tcW w:w="803" w:type="dxa"/>
          </w:tcPr>
          <w:p w14:paraId="0E96DCA8" w14:textId="77777777" w:rsidR="00654C8A" w:rsidRPr="001A3180" w:rsidRDefault="00654C8A">
            <w:pPr>
              <w:pStyle w:val="TAH"/>
              <w:rPr>
                <w:rFonts w:cs="Arial"/>
              </w:rPr>
            </w:pPr>
            <w:r w:rsidRPr="001A3180">
              <w:rPr>
                <w:rFonts w:cs="Arial"/>
              </w:rPr>
              <w:t>SNR</w:t>
            </w:r>
          </w:p>
          <w:p w14:paraId="4C9BD0B4" w14:textId="77777777" w:rsidR="00654C8A" w:rsidRPr="001A3180" w:rsidRDefault="00654C8A">
            <w:pPr>
              <w:pStyle w:val="TAH"/>
              <w:rPr>
                <w:rFonts w:cs="Arial"/>
              </w:rPr>
            </w:pPr>
            <w:r w:rsidRPr="001A3180">
              <w:rPr>
                <w:rFonts w:cs="Arial"/>
              </w:rPr>
              <w:t>[dB]</w:t>
            </w:r>
          </w:p>
        </w:tc>
      </w:tr>
      <w:tr w:rsidR="00654C8A" w:rsidRPr="001A3180" w14:paraId="7CA5DA88" w14:textId="77777777" w:rsidTr="0020095C">
        <w:trPr>
          <w:trHeight w:val="153"/>
          <w:jc w:val="center"/>
        </w:trPr>
        <w:tc>
          <w:tcPr>
            <w:tcW w:w="1155" w:type="dxa"/>
          </w:tcPr>
          <w:p w14:paraId="4E8F6036" w14:textId="77777777" w:rsidR="00654C8A" w:rsidRPr="001A3180" w:rsidRDefault="00654C8A">
            <w:pPr>
              <w:pStyle w:val="TAC"/>
              <w:rPr>
                <w:rFonts w:cs="Arial"/>
                <w:lang w:eastAsia="zh-CN"/>
              </w:rPr>
            </w:pPr>
            <w:r w:rsidRPr="001A3180">
              <w:rPr>
                <w:rFonts w:cs="Arial" w:hint="eastAsia"/>
                <w:lang w:eastAsia="zh-CN"/>
              </w:rPr>
              <w:t>1</w:t>
            </w:r>
          </w:p>
        </w:tc>
        <w:tc>
          <w:tcPr>
            <w:tcW w:w="1270" w:type="dxa"/>
          </w:tcPr>
          <w:p w14:paraId="6D6AE935" w14:textId="77777777" w:rsidR="00654C8A" w:rsidRPr="001A3180" w:rsidRDefault="00654C8A">
            <w:pPr>
              <w:pStyle w:val="TAC"/>
              <w:rPr>
                <w:rFonts w:cs="Arial"/>
              </w:rPr>
            </w:pPr>
            <w:r w:rsidRPr="001A3180">
              <w:rPr>
                <w:rFonts w:cs="Arial"/>
              </w:rPr>
              <w:t>1</w:t>
            </w:r>
          </w:p>
        </w:tc>
        <w:tc>
          <w:tcPr>
            <w:tcW w:w="900" w:type="dxa"/>
          </w:tcPr>
          <w:p w14:paraId="39817E2E" w14:textId="77777777" w:rsidR="00654C8A" w:rsidRPr="001A3180" w:rsidRDefault="00654C8A">
            <w:pPr>
              <w:pStyle w:val="TAC"/>
              <w:rPr>
                <w:rFonts w:cs="Arial"/>
                <w:lang w:eastAsia="zh-CN"/>
              </w:rPr>
            </w:pPr>
            <w:r w:rsidRPr="001A3180">
              <w:rPr>
                <w:rFonts w:cs="Arial" w:hint="eastAsia"/>
                <w:lang w:eastAsia="zh-CN"/>
              </w:rPr>
              <w:t>Mode A</w:t>
            </w:r>
          </w:p>
        </w:tc>
        <w:tc>
          <w:tcPr>
            <w:tcW w:w="1279" w:type="dxa"/>
          </w:tcPr>
          <w:p w14:paraId="37D28227" w14:textId="77777777" w:rsidR="00654C8A" w:rsidRPr="001A3180" w:rsidRDefault="00654C8A">
            <w:pPr>
              <w:pStyle w:val="TAC"/>
              <w:rPr>
                <w:rFonts w:cs="Arial"/>
              </w:rPr>
            </w:pPr>
            <w:r w:rsidRPr="001A3180">
              <w:rPr>
                <w:rFonts w:cs="Arial"/>
              </w:rPr>
              <w:t>8</w:t>
            </w:r>
          </w:p>
        </w:tc>
        <w:tc>
          <w:tcPr>
            <w:tcW w:w="1678" w:type="dxa"/>
          </w:tcPr>
          <w:p w14:paraId="21D7EB09" w14:textId="03CB435D" w:rsidR="00654C8A" w:rsidRPr="002E6D6D" w:rsidRDefault="00DD4D9E">
            <w:pPr>
              <w:pStyle w:val="TAC"/>
              <w:rPr>
                <w:rFonts w:cs="Arial"/>
                <w:highlight w:val="yellow"/>
              </w:rPr>
            </w:pPr>
            <w:r w:rsidRPr="002E6D6D">
              <w:rPr>
                <w:bCs/>
                <w:highlight w:val="yellow"/>
                <w:lang w:eastAsia="ko-KR"/>
              </w:rPr>
              <w:t>[NTN-TDLC5-5]</w:t>
            </w:r>
          </w:p>
        </w:tc>
        <w:tc>
          <w:tcPr>
            <w:tcW w:w="974" w:type="dxa"/>
          </w:tcPr>
          <w:p w14:paraId="73607C14" w14:textId="77777777" w:rsidR="00654C8A" w:rsidRPr="001A3180" w:rsidRDefault="00654C8A">
            <w:pPr>
              <w:pStyle w:val="TAC"/>
              <w:rPr>
                <w:rFonts w:cs="Arial"/>
              </w:rPr>
            </w:pPr>
            <w:r w:rsidRPr="001A3180">
              <w:rPr>
                <w:rFonts w:cs="Arial"/>
              </w:rPr>
              <w:t>A5-2</w:t>
            </w:r>
          </w:p>
        </w:tc>
        <w:tc>
          <w:tcPr>
            <w:tcW w:w="1291" w:type="dxa"/>
          </w:tcPr>
          <w:p w14:paraId="5784F3DD" w14:textId="77777777" w:rsidR="00654C8A" w:rsidRPr="001A3180" w:rsidRDefault="00654C8A">
            <w:pPr>
              <w:pStyle w:val="TAC"/>
              <w:rPr>
                <w:rFonts w:cs="Arial"/>
              </w:rPr>
            </w:pPr>
            <w:r w:rsidRPr="001A3180">
              <w:rPr>
                <w:rFonts w:cs="Arial"/>
              </w:rPr>
              <w:t>70%</w:t>
            </w:r>
          </w:p>
        </w:tc>
        <w:tc>
          <w:tcPr>
            <w:tcW w:w="803" w:type="dxa"/>
          </w:tcPr>
          <w:p w14:paraId="228C5501" w14:textId="77777777" w:rsidR="00654C8A" w:rsidRPr="008B7B0B" w:rsidRDefault="00654C8A">
            <w:pPr>
              <w:pStyle w:val="TAC"/>
              <w:rPr>
                <w:rFonts w:cs="Arial"/>
                <w:highlight w:val="yellow"/>
                <w:lang w:eastAsia="zh-CN"/>
              </w:rPr>
            </w:pPr>
            <w:r w:rsidRPr="008B7B0B">
              <w:rPr>
                <w:rFonts w:cs="Arial"/>
                <w:highlight w:val="yellow"/>
                <w:lang w:eastAsia="zh-CN"/>
              </w:rPr>
              <w:t>TBD</w:t>
            </w:r>
          </w:p>
        </w:tc>
      </w:tr>
      <w:tr w:rsidR="00654C8A" w:rsidRPr="001A3180" w14:paraId="04C7BD78" w14:textId="77777777" w:rsidTr="0020095C">
        <w:trPr>
          <w:trHeight w:val="153"/>
          <w:jc w:val="center"/>
        </w:trPr>
        <w:tc>
          <w:tcPr>
            <w:tcW w:w="1155" w:type="dxa"/>
          </w:tcPr>
          <w:p w14:paraId="65B668D5" w14:textId="77777777" w:rsidR="00654C8A" w:rsidRPr="001A3180" w:rsidRDefault="00654C8A">
            <w:pPr>
              <w:pStyle w:val="TAC"/>
              <w:rPr>
                <w:rFonts w:cs="Arial"/>
                <w:lang w:eastAsia="zh-CN"/>
              </w:rPr>
            </w:pPr>
            <w:r w:rsidRPr="001A3180">
              <w:rPr>
                <w:rFonts w:cs="Arial" w:hint="eastAsia"/>
                <w:lang w:eastAsia="zh-CN"/>
              </w:rPr>
              <w:t>1</w:t>
            </w:r>
          </w:p>
        </w:tc>
        <w:tc>
          <w:tcPr>
            <w:tcW w:w="1270" w:type="dxa"/>
          </w:tcPr>
          <w:p w14:paraId="21E0A280" w14:textId="77777777" w:rsidR="00654C8A" w:rsidRPr="001A3180" w:rsidRDefault="00654C8A">
            <w:pPr>
              <w:pStyle w:val="TAC"/>
              <w:rPr>
                <w:rFonts w:cs="Arial"/>
              </w:rPr>
            </w:pPr>
            <w:r w:rsidRPr="001A3180">
              <w:rPr>
                <w:rFonts w:cs="Arial"/>
              </w:rPr>
              <w:t>2</w:t>
            </w:r>
          </w:p>
        </w:tc>
        <w:tc>
          <w:tcPr>
            <w:tcW w:w="900" w:type="dxa"/>
          </w:tcPr>
          <w:p w14:paraId="41C6CA4A" w14:textId="77777777" w:rsidR="00654C8A" w:rsidRPr="001A3180" w:rsidRDefault="00654C8A">
            <w:pPr>
              <w:pStyle w:val="TAC"/>
              <w:rPr>
                <w:rFonts w:cs="Arial"/>
                <w:lang w:eastAsia="zh-CN"/>
              </w:rPr>
            </w:pPr>
            <w:r w:rsidRPr="001A3180">
              <w:rPr>
                <w:rFonts w:cs="Arial" w:hint="eastAsia"/>
                <w:lang w:eastAsia="zh-CN"/>
              </w:rPr>
              <w:t>Mode A</w:t>
            </w:r>
          </w:p>
        </w:tc>
        <w:tc>
          <w:tcPr>
            <w:tcW w:w="1279" w:type="dxa"/>
          </w:tcPr>
          <w:p w14:paraId="024B3ECC" w14:textId="77777777" w:rsidR="00654C8A" w:rsidRPr="001A3180" w:rsidRDefault="00654C8A">
            <w:pPr>
              <w:pStyle w:val="TAC"/>
              <w:rPr>
                <w:rFonts w:cs="Arial"/>
              </w:rPr>
            </w:pPr>
            <w:r w:rsidRPr="001A3180">
              <w:rPr>
                <w:rFonts w:cs="Arial"/>
              </w:rPr>
              <w:t>8</w:t>
            </w:r>
          </w:p>
        </w:tc>
        <w:tc>
          <w:tcPr>
            <w:tcW w:w="1678" w:type="dxa"/>
          </w:tcPr>
          <w:p w14:paraId="1BB4B748" w14:textId="3E35C4F3" w:rsidR="00654C8A" w:rsidRPr="002E6D6D" w:rsidRDefault="00DD4D9E">
            <w:pPr>
              <w:pStyle w:val="TAC"/>
              <w:rPr>
                <w:rFonts w:cs="Arial"/>
                <w:highlight w:val="yellow"/>
              </w:rPr>
            </w:pPr>
            <w:r w:rsidRPr="002E6D6D">
              <w:rPr>
                <w:bCs/>
                <w:highlight w:val="yellow"/>
                <w:lang w:eastAsia="ko-KR"/>
              </w:rPr>
              <w:t>[NTN-TDLC5-5]</w:t>
            </w:r>
          </w:p>
        </w:tc>
        <w:tc>
          <w:tcPr>
            <w:tcW w:w="974" w:type="dxa"/>
          </w:tcPr>
          <w:p w14:paraId="7EE80E36" w14:textId="77777777" w:rsidR="00654C8A" w:rsidRPr="001A3180" w:rsidRDefault="00654C8A">
            <w:pPr>
              <w:pStyle w:val="TAC"/>
              <w:rPr>
                <w:rFonts w:cs="Arial"/>
              </w:rPr>
            </w:pPr>
            <w:r w:rsidRPr="001A3180">
              <w:rPr>
                <w:rFonts w:cs="Arial"/>
              </w:rPr>
              <w:t>A5-2</w:t>
            </w:r>
          </w:p>
        </w:tc>
        <w:tc>
          <w:tcPr>
            <w:tcW w:w="1291" w:type="dxa"/>
          </w:tcPr>
          <w:p w14:paraId="27762248" w14:textId="77777777" w:rsidR="00654C8A" w:rsidRPr="001A3180" w:rsidRDefault="00654C8A">
            <w:pPr>
              <w:pStyle w:val="TAC"/>
              <w:rPr>
                <w:rFonts w:cs="Arial"/>
              </w:rPr>
            </w:pPr>
            <w:r w:rsidRPr="001A3180">
              <w:rPr>
                <w:rFonts w:cs="Arial"/>
              </w:rPr>
              <w:t>70%</w:t>
            </w:r>
          </w:p>
        </w:tc>
        <w:tc>
          <w:tcPr>
            <w:tcW w:w="803" w:type="dxa"/>
          </w:tcPr>
          <w:p w14:paraId="7A0DF6F3" w14:textId="77777777" w:rsidR="00654C8A" w:rsidRPr="008B7B0B" w:rsidRDefault="00654C8A">
            <w:pPr>
              <w:pStyle w:val="TAC"/>
              <w:rPr>
                <w:rFonts w:cs="Arial"/>
                <w:highlight w:val="yellow"/>
                <w:lang w:eastAsia="zh-CN"/>
              </w:rPr>
            </w:pPr>
            <w:r w:rsidRPr="008B7B0B">
              <w:rPr>
                <w:rFonts w:cs="Arial"/>
                <w:highlight w:val="yellow"/>
                <w:lang w:eastAsia="zh-CN"/>
              </w:rPr>
              <w:t>TBD</w:t>
            </w:r>
          </w:p>
        </w:tc>
      </w:tr>
    </w:tbl>
    <w:p w14:paraId="52179D0D" w14:textId="77777777" w:rsidR="00BF2480" w:rsidRPr="008E21F4" w:rsidRDefault="00BF2480" w:rsidP="00BF2480">
      <w:pPr>
        <w:rPr>
          <w:noProof/>
          <w:lang w:eastAsia="zh-CN"/>
        </w:rPr>
      </w:pPr>
    </w:p>
    <w:p w14:paraId="6EF0E1C6" w14:textId="33B604CA" w:rsidR="00BF2480" w:rsidRDefault="00BF2480" w:rsidP="00BF2480">
      <w:pPr>
        <w:pStyle w:val="TH"/>
        <w:rPr>
          <w:lang w:eastAsia="zh-CN"/>
        </w:rPr>
      </w:pPr>
      <w:r w:rsidRPr="008E21F4">
        <w:lastRenderedPageBreak/>
        <w:t>Table 8.2.</w:t>
      </w:r>
      <w:r w:rsidR="007C5CB5">
        <w:t>1</w:t>
      </w:r>
      <w:r w:rsidRPr="008E21F4">
        <w:t>.5-2 Minimum requirements for PUSCH</w:t>
      </w:r>
      <w:r w:rsidR="006E5894">
        <w:t>,</w:t>
      </w:r>
      <w:r w:rsidRPr="008E21F4">
        <w:t xml:space="preserve"> </w:t>
      </w:r>
      <w:r w:rsidR="006E5894" w:rsidRPr="001A3180">
        <w:rPr>
          <w:lang w:eastAsia="zh-CN"/>
        </w:rPr>
        <w:t>1.4</w:t>
      </w:r>
      <w:r w:rsidR="006E5894" w:rsidRPr="001A3180">
        <w:t xml:space="preserve"> MHz Channel Bandwidth for Mode </w:t>
      </w:r>
      <w:r w:rsidR="006E5894" w:rsidRPr="001A3180">
        <w:rPr>
          <w:rFonts w:hint="eastAsia"/>
          <w:lang w:eastAsia="zh-CN"/>
        </w:rPr>
        <w:t>B</w:t>
      </w:r>
      <w:r w:rsidR="006E5894" w:rsidRPr="001A3180">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CC72F8" w:rsidRPr="00340914" w14:paraId="223D2098" w14:textId="77777777">
        <w:trPr>
          <w:jc w:val="center"/>
        </w:trPr>
        <w:tc>
          <w:tcPr>
            <w:tcW w:w="1180" w:type="dxa"/>
          </w:tcPr>
          <w:p w14:paraId="4763D8F7" w14:textId="77777777" w:rsidR="00CC72F8" w:rsidRPr="001A3180" w:rsidRDefault="00CC72F8">
            <w:pPr>
              <w:pStyle w:val="TAH"/>
              <w:rPr>
                <w:rFonts w:cs="Arial"/>
              </w:rPr>
            </w:pPr>
            <w:r w:rsidRPr="001A3180">
              <w:rPr>
                <w:rFonts w:cs="Arial" w:hint="eastAsia"/>
                <w:lang w:eastAsia="zh-CN"/>
              </w:rPr>
              <w:t>N</w:t>
            </w:r>
            <w:r w:rsidRPr="001A3180">
              <w:rPr>
                <w:rFonts w:cs="Arial"/>
              </w:rPr>
              <w:t xml:space="preserve">umber of </w:t>
            </w:r>
            <w:r w:rsidRPr="001A3180">
              <w:rPr>
                <w:rFonts w:cs="Arial"/>
                <w:lang w:eastAsia="zh-CN"/>
              </w:rPr>
              <w:t>T</w:t>
            </w:r>
            <w:r w:rsidRPr="001A3180">
              <w:rPr>
                <w:rFonts w:cs="Arial"/>
              </w:rPr>
              <w:t>X antennas</w:t>
            </w:r>
          </w:p>
        </w:tc>
        <w:tc>
          <w:tcPr>
            <w:tcW w:w="1315" w:type="dxa"/>
          </w:tcPr>
          <w:p w14:paraId="5C87648E" w14:textId="77777777" w:rsidR="00CC72F8" w:rsidRPr="001A3180" w:rsidRDefault="00CC72F8">
            <w:pPr>
              <w:pStyle w:val="TAH"/>
              <w:rPr>
                <w:rFonts w:cs="Arial"/>
              </w:rPr>
            </w:pPr>
            <w:r w:rsidRPr="001A3180">
              <w:rPr>
                <w:rFonts w:cs="Arial"/>
              </w:rPr>
              <w:t>Number of RX antennas</w:t>
            </w:r>
          </w:p>
        </w:tc>
        <w:tc>
          <w:tcPr>
            <w:tcW w:w="936" w:type="dxa"/>
          </w:tcPr>
          <w:p w14:paraId="512979D8" w14:textId="77777777" w:rsidR="00CC72F8" w:rsidRPr="001A3180" w:rsidRDefault="00CC72F8">
            <w:pPr>
              <w:pStyle w:val="TAH"/>
              <w:rPr>
                <w:rFonts w:cs="Arial"/>
                <w:lang w:eastAsia="zh-CN"/>
              </w:rPr>
            </w:pPr>
            <w:r w:rsidRPr="001A3180">
              <w:rPr>
                <w:rFonts w:cs="Arial" w:hint="eastAsia"/>
                <w:lang w:eastAsia="zh-CN"/>
              </w:rPr>
              <w:t xml:space="preserve">CE Mode </w:t>
            </w:r>
          </w:p>
        </w:tc>
        <w:tc>
          <w:tcPr>
            <w:tcW w:w="1303" w:type="dxa"/>
          </w:tcPr>
          <w:p w14:paraId="3F3440A4" w14:textId="77777777" w:rsidR="00CC72F8" w:rsidRPr="001A3180" w:rsidRDefault="00CC72F8">
            <w:pPr>
              <w:pStyle w:val="TAH"/>
              <w:rPr>
                <w:rFonts w:cs="Arial"/>
                <w:lang w:val="fr-FR"/>
              </w:rPr>
            </w:pPr>
            <w:r w:rsidRPr="001A3180">
              <w:rPr>
                <w:rFonts w:cs="Arial"/>
              </w:rPr>
              <w:t>Number of PUSCH repetitions</w:t>
            </w:r>
          </w:p>
        </w:tc>
        <w:tc>
          <w:tcPr>
            <w:tcW w:w="1748" w:type="dxa"/>
          </w:tcPr>
          <w:p w14:paraId="52A0A001" w14:textId="77777777" w:rsidR="00CC72F8" w:rsidRPr="001A3180" w:rsidRDefault="00CC72F8">
            <w:pPr>
              <w:pStyle w:val="TAH"/>
              <w:rPr>
                <w:rFonts w:cs="Arial"/>
                <w:lang w:val="fr-FR"/>
              </w:rPr>
            </w:pPr>
            <w:r w:rsidRPr="001A3180">
              <w:rPr>
                <w:rFonts w:cs="Arial"/>
                <w:lang w:val="fr-FR"/>
              </w:rPr>
              <w:t>Propagation conditions</w:t>
            </w:r>
            <w:r w:rsidRPr="001A3180">
              <w:rPr>
                <w:rFonts w:cs="Arial"/>
                <w:lang w:val="fr-FR" w:eastAsia="zh-CN"/>
              </w:rPr>
              <w:t xml:space="preserve"> </w:t>
            </w:r>
            <w:r w:rsidRPr="001A3180">
              <w:rPr>
                <w:rFonts w:cs="Arial"/>
                <w:lang w:val="fr-FR"/>
              </w:rPr>
              <w:t xml:space="preserve">and </w:t>
            </w:r>
            <w:proofErr w:type="spellStart"/>
            <w:r w:rsidRPr="001A3180">
              <w:rPr>
                <w:rFonts w:cs="Arial"/>
                <w:lang w:val="fr-FR" w:eastAsia="zh-CN"/>
              </w:rPr>
              <w:t>c</w:t>
            </w:r>
            <w:r w:rsidRPr="001A3180">
              <w:rPr>
                <w:rFonts w:cs="Arial"/>
                <w:lang w:val="fr-FR"/>
              </w:rPr>
              <w:t>orrelation</w:t>
            </w:r>
            <w:proofErr w:type="spellEnd"/>
            <w:r w:rsidRPr="001A3180">
              <w:rPr>
                <w:rFonts w:cs="Arial"/>
                <w:lang w:val="fr-FR"/>
              </w:rPr>
              <w:t xml:space="preserve"> </w:t>
            </w:r>
            <w:r w:rsidRPr="001A3180">
              <w:rPr>
                <w:rFonts w:cs="Arial"/>
                <w:lang w:val="fr-FR" w:eastAsia="zh-CN"/>
              </w:rPr>
              <w:t>m</w:t>
            </w:r>
            <w:r w:rsidRPr="001A3180">
              <w:rPr>
                <w:rFonts w:cs="Arial"/>
                <w:lang w:val="fr-FR"/>
              </w:rPr>
              <w:t>atrix (Annex C)</w:t>
            </w:r>
          </w:p>
        </w:tc>
        <w:tc>
          <w:tcPr>
            <w:tcW w:w="999" w:type="dxa"/>
          </w:tcPr>
          <w:p w14:paraId="77272AB0" w14:textId="77777777" w:rsidR="00CC72F8" w:rsidRPr="001A3180" w:rsidRDefault="00CC72F8">
            <w:pPr>
              <w:pStyle w:val="TAH"/>
              <w:rPr>
                <w:rFonts w:cs="Arial"/>
              </w:rPr>
            </w:pPr>
            <w:r w:rsidRPr="001A3180">
              <w:rPr>
                <w:rFonts w:cs="Arial"/>
              </w:rPr>
              <w:t>FRC</w:t>
            </w:r>
            <w:r w:rsidRPr="001A3180">
              <w:rPr>
                <w:rFonts w:cs="Arial"/>
              </w:rPr>
              <w:br/>
              <w:t>(Annex A)</w:t>
            </w:r>
          </w:p>
        </w:tc>
        <w:tc>
          <w:tcPr>
            <w:tcW w:w="1310" w:type="dxa"/>
          </w:tcPr>
          <w:p w14:paraId="349DAA75" w14:textId="77777777" w:rsidR="00CC72F8" w:rsidRPr="001A3180" w:rsidRDefault="00CC72F8">
            <w:pPr>
              <w:pStyle w:val="TAH"/>
              <w:rPr>
                <w:rFonts w:cs="Arial"/>
                <w:lang w:eastAsia="zh-CN"/>
              </w:rPr>
            </w:pPr>
            <w:r w:rsidRPr="001A3180">
              <w:rPr>
                <w:rFonts w:cs="Arial"/>
              </w:rPr>
              <w:t>Fraction of maximum throughput</w:t>
            </w:r>
          </w:p>
        </w:tc>
        <w:tc>
          <w:tcPr>
            <w:tcW w:w="838" w:type="dxa"/>
          </w:tcPr>
          <w:p w14:paraId="1FA1228C" w14:textId="77777777" w:rsidR="00CC72F8" w:rsidRPr="001A3180" w:rsidRDefault="00CC72F8">
            <w:pPr>
              <w:pStyle w:val="TAH"/>
              <w:rPr>
                <w:rFonts w:cs="Arial"/>
              </w:rPr>
            </w:pPr>
            <w:r w:rsidRPr="001A3180">
              <w:rPr>
                <w:rFonts w:cs="Arial"/>
              </w:rPr>
              <w:t>SNR</w:t>
            </w:r>
          </w:p>
          <w:p w14:paraId="03B718C0" w14:textId="77777777" w:rsidR="00CC72F8" w:rsidRPr="00340914" w:rsidRDefault="00CC72F8">
            <w:pPr>
              <w:pStyle w:val="TAH"/>
              <w:rPr>
                <w:rFonts w:cs="Arial"/>
              </w:rPr>
            </w:pPr>
            <w:r w:rsidRPr="001A3180">
              <w:rPr>
                <w:rFonts w:cs="Arial"/>
              </w:rPr>
              <w:t>[dB]</w:t>
            </w:r>
          </w:p>
        </w:tc>
      </w:tr>
      <w:tr w:rsidR="00CC72F8" w:rsidRPr="00340914" w14:paraId="159C7C75" w14:textId="77777777">
        <w:trPr>
          <w:trHeight w:val="153"/>
          <w:jc w:val="center"/>
        </w:trPr>
        <w:tc>
          <w:tcPr>
            <w:tcW w:w="1180" w:type="dxa"/>
          </w:tcPr>
          <w:p w14:paraId="1E182C74" w14:textId="77777777" w:rsidR="00CC72F8" w:rsidRPr="00340914" w:rsidRDefault="00CC72F8">
            <w:pPr>
              <w:pStyle w:val="TAC"/>
              <w:rPr>
                <w:rFonts w:cs="Arial"/>
                <w:lang w:eastAsia="zh-CN"/>
              </w:rPr>
            </w:pPr>
            <w:r w:rsidRPr="00340914">
              <w:rPr>
                <w:rFonts w:cs="Arial" w:hint="eastAsia"/>
                <w:lang w:eastAsia="zh-CN"/>
              </w:rPr>
              <w:t>1</w:t>
            </w:r>
          </w:p>
        </w:tc>
        <w:tc>
          <w:tcPr>
            <w:tcW w:w="1315" w:type="dxa"/>
          </w:tcPr>
          <w:p w14:paraId="206E31B0" w14:textId="77777777" w:rsidR="00CC72F8" w:rsidRPr="00340914" w:rsidRDefault="00CC72F8">
            <w:pPr>
              <w:pStyle w:val="TAC"/>
              <w:rPr>
                <w:rFonts w:cs="Arial"/>
              </w:rPr>
            </w:pPr>
            <w:r>
              <w:rPr>
                <w:rFonts w:cs="Arial"/>
              </w:rPr>
              <w:t>1</w:t>
            </w:r>
          </w:p>
        </w:tc>
        <w:tc>
          <w:tcPr>
            <w:tcW w:w="936" w:type="dxa"/>
          </w:tcPr>
          <w:p w14:paraId="3E74F4B8" w14:textId="77777777" w:rsidR="00CC72F8" w:rsidRPr="00340914" w:rsidRDefault="00CC72F8">
            <w:pPr>
              <w:pStyle w:val="TAL"/>
              <w:rPr>
                <w:rFonts w:cs="Arial"/>
                <w:lang w:eastAsia="zh-CN"/>
              </w:rPr>
            </w:pPr>
            <w:r w:rsidRPr="00340914">
              <w:rPr>
                <w:rFonts w:cs="Arial" w:hint="eastAsia"/>
              </w:rPr>
              <w:t xml:space="preserve">Mode </w:t>
            </w:r>
            <w:r w:rsidRPr="00340914">
              <w:rPr>
                <w:rFonts w:cs="Arial" w:hint="eastAsia"/>
                <w:lang w:eastAsia="zh-CN"/>
              </w:rPr>
              <w:t>B</w:t>
            </w:r>
          </w:p>
        </w:tc>
        <w:tc>
          <w:tcPr>
            <w:tcW w:w="1303" w:type="dxa"/>
          </w:tcPr>
          <w:p w14:paraId="27DD1122" w14:textId="77777777" w:rsidR="00CC72F8" w:rsidRPr="00340914" w:rsidRDefault="00CC72F8">
            <w:pPr>
              <w:pStyle w:val="TAL"/>
              <w:jc w:val="center"/>
              <w:rPr>
                <w:rFonts w:cs="Arial"/>
              </w:rPr>
            </w:pPr>
            <w:r>
              <w:rPr>
                <w:rFonts w:cs="Arial"/>
              </w:rPr>
              <w:t>256</w:t>
            </w:r>
          </w:p>
        </w:tc>
        <w:tc>
          <w:tcPr>
            <w:tcW w:w="1748" w:type="dxa"/>
          </w:tcPr>
          <w:p w14:paraId="66E71A78" w14:textId="4EFF92C9" w:rsidR="00CC72F8" w:rsidRPr="002E6D6D" w:rsidRDefault="000F6D86">
            <w:pPr>
              <w:pStyle w:val="TAL"/>
              <w:jc w:val="center"/>
              <w:rPr>
                <w:rFonts w:cs="Arial"/>
                <w:highlight w:val="yellow"/>
              </w:rPr>
            </w:pPr>
            <w:r w:rsidRPr="002E6D6D">
              <w:rPr>
                <w:szCs w:val="18"/>
                <w:highlight w:val="yellow"/>
                <w:lang w:val="sv-SE"/>
              </w:rPr>
              <w:t>[</w:t>
            </w:r>
            <w:r w:rsidRPr="002E6D6D">
              <w:rPr>
                <w:bCs/>
                <w:highlight w:val="yellow"/>
                <w:lang w:eastAsia="ko-KR"/>
              </w:rPr>
              <w:t>NTN-TDLA100-5]</w:t>
            </w:r>
          </w:p>
        </w:tc>
        <w:tc>
          <w:tcPr>
            <w:tcW w:w="999" w:type="dxa"/>
          </w:tcPr>
          <w:p w14:paraId="4AEF549F" w14:textId="77777777" w:rsidR="00CC72F8" w:rsidRPr="00340914" w:rsidRDefault="00CC72F8">
            <w:pPr>
              <w:pStyle w:val="TAC"/>
              <w:rPr>
                <w:rFonts w:cs="Arial"/>
                <w:lang w:eastAsia="zh-CN"/>
              </w:rPr>
            </w:pPr>
            <w:r w:rsidRPr="00340914">
              <w:rPr>
                <w:rFonts w:cs="Arial"/>
              </w:rPr>
              <w:t>A</w:t>
            </w:r>
            <w:r>
              <w:rPr>
                <w:rFonts w:cs="Arial"/>
              </w:rPr>
              <w:t>5</w:t>
            </w:r>
            <w:r w:rsidRPr="00340914">
              <w:rPr>
                <w:rFonts w:cs="Arial"/>
              </w:rPr>
              <w:t>-</w:t>
            </w:r>
            <w:r w:rsidRPr="00340914">
              <w:rPr>
                <w:rFonts w:cs="Arial" w:hint="eastAsia"/>
                <w:lang w:eastAsia="zh-CN"/>
              </w:rPr>
              <w:t>1</w:t>
            </w:r>
          </w:p>
        </w:tc>
        <w:tc>
          <w:tcPr>
            <w:tcW w:w="1310" w:type="dxa"/>
          </w:tcPr>
          <w:p w14:paraId="5A8E283C" w14:textId="77777777" w:rsidR="00CC72F8" w:rsidRPr="00340914" w:rsidRDefault="00CC72F8">
            <w:pPr>
              <w:pStyle w:val="TAC"/>
              <w:rPr>
                <w:rFonts w:cs="Arial"/>
              </w:rPr>
            </w:pPr>
            <w:r w:rsidRPr="00340914">
              <w:rPr>
                <w:rFonts w:cs="Arial"/>
              </w:rPr>
              <w:t>70%</w:t>
            </w:r>
          </w:p>
        </w:tc>
        <w:tc>
          <w:tcPr>
            <w:tcW w:w="838" w:type="dxa"/>
          </w:tcPr>
          <w:p w14:paraId="1AAA62C9" w14:textId="77777777" w:rsidR="00CC72F8" w:rsidRPr="008B7B0B" w:rsidRDefault="00CC72F8">
            <w:pPr>
              <w:pStyle w:val="TAC"/>
              <w:rPr>
                <w:rFonts w:cs="Arial"/>
                <w:highlight w:val="yellow"/>
              </w:rPr>
            </w:pPr>
            <w:r w:rsidRPr="008B7B0B">
              <w:rPr>
                <w:rFonts w:cs="Arial"/>
                <w:highlight w:val="yellow"/>
                <w:lang w:eastAsia="zh-CN"/>
              </w:rPr>
              <w:t>TBD</w:t>
            </w:r>
          </w:p>
        </w:tc>
      </w:tr>
      <w:tr w:rsidR="000F6D86" w14:paraId="782D84E5" w14:textId="77777777">
        <w:trPr>
          <w:trHeight w:val="109"/>
          <w:jc w:val="center"/>
        </w:trPr>
        <w:tc>
          <w:tcPr>
            <w:tcW w:w="1180" w:type="dxa"/>
          </w:tcPr>
          <w:p w14:paraId="2F5F5A43" w14:textId="77777777" w:rsidR="000F6D86" w:rsidRPr="00340914" w:rsidRDefault="000F6D86" w:rsidP="000F6D86">
            <w:pPr>
              <w:pStyle w:val="TAC"/>
              <w:rPr>
                <w:rFonts w:cs="Arial"/>
                <w:lang w:eastAsia="zh-CN"/>
              </w:rPr>
            </w:pPr>
            <w:r w:rsidRPr="00340914">
              <w:rPr>
                <w:rFonts w:cs="Arial" w:hint="eastAsia"/>
                <w:lang w:eastAsia="zh-CN"/>
              </w:rPr>
              <w:t>1</w:t>
            </w:r>
          </w:p>
        </w:tc>
        <w:tc>
          <w:tcPr>
            <w:tcW w:w="1315" w:type="dxa"/>
          </w:tcPr>
          <w:p w14:paraId="78169A4C" w14:textId="77777777" w:rsidR="000F6D86" w:rsidRDefault="000F6D86" w:rsidP="000F6D86">
            <w:pPr>
              <w:pStyle w:val="TAC"/>
              <w:rPr>
                <w:rFonts w:cs="Arial"/>
              </w:rPr>
            </w:pPr>
            <w:r>
              <w:rPr>
                <w:rFonts w:cs="Arial"/>
              </w:rPr>
              <w:t>2</w:t>
            </w:r>
          </w:p>
        </w:tc>
        <w:tc>
          <w:tcPr>
            <w:tcW w:w="936" w:type="dxa"/>
          </w:tcPr>
          <w:p w14:paraId="162A4D46" w14:textId="77777777" w:rsidR="000F6D86" w:rsidRPr="00340914" w:rsidRDefault="000F6D86" w:rsidP="000F6D86">
            <w:pPr>
              <w:pStyle w:val="TAL"/>
              <w:rPr>
                <w:rFonts w:cs="Arial"/>
              </w:rPr>
            </w:pPr>
            <w:r w:rsidRPr="00340914">
              <w:rPr>
                <w:rFonts w:cs="Arial" w:hint="eastAsia"/>
              </w:rPr>
              <w:t xml:space="preserve">Mode </w:t>
            </w:r>
            <w:r w:rsidRPr="00340914">
              <w:rPr>
                <w:rFonts w:cs="Arial" w:hint="eastAsia"/>
                <w:lang w:eastAsia="zh-CN"/>
              </w:rPr>
              <w:t>B</w:t>
            </w:r>
          </w:p>
        </w:tc>
        <w:tc>
          <w:tcPr>
            <w:tcW w:w="1303" w:type="dxa"/>
          </w:tcPr>
          <w:p w14:paraId="6FE32D0D" w14:textId="77777777" w:rsidR="000F6D86" w:rsidRDefault="000F6D86" w:rsidP="000F6D86">
            <w:pPr>
              <w:pStyle w:val="TAL"/>
              <w:jc w:val="center"/>
              <w:rPr>
                <w:rFonts w:cs="Arial"/>
              </w:rPr>
            </w:pPr>
            <w:r>
              <w:rPr>
                <w:rFonts w:cs="Arial"/>
              </w:rPr>
              <w:t>256</w:t>
            </w:r>
          </w:p>
        </w:tc>
        <w:tc>
          <w:tcPr>
            <w:tcW w:w="1748" w:type="dxa"/>
          </w:tcPr>
          <w:p w14:paraId="79443585" w14:textId="681C1A46" w:rsidR="000F6D86" w:rsidRPr="002E6D6D" w:rsidRDefault="000F6D86" w:rsidP="000F6D86">
            <w:pPr>
              <w:pStyle w:val="TAL"/>
              <w:jc w:val="center"/>
              <w:rPr>
                <w:rFonts w:cs="Arial"/>
                <w:highlight w:val="yellow"/>
              </w:rPr>
            </w:pPr>
            <w:r w:rsidRPr="002E6D6D">
              <w:rPr>
                <w:szCs w:val="18"/>
                <w:highlight w:val="yellow"/>
                <w:lang w:val="sv-SE"/>
              </w:rPr>
              <w:t>[</w:t>
            </w:r>
            <w:r w:rsidRPr="002E6D6D">
              <w:rPr>
                <w:bCs/>
                <w:highlight w:val="yellow"/>
                <w:lang w:eastAsia="ko-KR"/>
              </w:rPr>
              <w:t>NTN-TDLA100-5]</w:t>
            </w:r>
          </w:p>
        </w:tc>
        <w:tc>
          <w:tcPr>
            <w:tcW w:w="999" w:type="dxa"/>
          </w:tcPr>
          <w:p w14:paraId="48C61B70" w14:textId="77777777" w:rsidR="000F6D86" w:rsidRPr="00340914" w:rsidRDefault="000F6D86" w:rsidP="000F6D86">
            <w:pPr>
              <w:pStyle w:val="TAC"/>
              <w:rPr>
                <w:rFonts w:cs="Arial"/>
              </w:rPr>
            </w:pPr>
            <w:r w:rsidRPr="00340914">
              <w:rPr>
                <w:rFonts w:cs="Arial"/>
              </w:rPr>
              <w:t>A</w:t>
            </w:r>
            <w:r>
              <w:rPr>
                <w:rFonts w:cs="Arial"/>
              </w:rPr>
              <w:t>5</w:t>
            </w:r>
            <w:r w:rsidRPr="00340914">
              <w:rPr>
                <w:rFonts w:cs="Arial"/>
              </w:rPr>
              <w:t>-</w:t>
            </w:r>
            <w:r w:rsidRPr="00340914">
              <w:rPr>
                <w:rFonts w:cs="Arial" w:hint="eastAsia"/>
                <w:lang w:eastAsia="zh-CN"/>
              </w:rPr>
              <w:t>1</w:t>
            </w:r>
          </w:p>
        </w:tc>
        <w:tc>
          <w:tcPr>
            <w:tcW w:w="1310" w:type="dxa"/>
          </w:tcPr>
          <w:p w14:paraId="731775B8" w14:textId="77777777" w:rsidR="000F6D86" w:rsidRPr="00340914" w:rsidRDefault="000F6D86" w:rsidP="000F6D86">
            <w:pPr>
              <w:pStyle w:val="TAC"/>
              <w:rPr>
                <w:rFonts w:cs="Arial"/>
              </w:rPr>
            </w:pPr>
            <w:r w:rsidRPr="00340914">
              <w:rPr>
                <w:rFonts w:cs="Arial"/>
              </w:rPr>
              <w:t>70%</w:t>
            </w:r>
          </w:p>
        </w:tc>
        <w:tc>
          <w:tcPr>
            <w:tcW w:w="838" w:type="dxa"/>
          </w:tcPr>
          <w:p w14:paraId="660C1278" w14:textId="77777777" w:rsidR="000F6D86" w:rsidRPr="008B7B0B" w:rsidRDefault="000F6D86" w:rsidP="000F6D86">
            <w:pPr>
              <w:pStyle w:val="TAC"/>
              <w:rPr>
                <w:rFonts w:cs="Arial"/>
                <w:highlight w:val="yellow"/>
                <w:lang w:eastAsia="zh-CN"/>
              </w:rPr>
            </w:pPr>
            <w:r w:rsidRPr="008B7B0B">
              <w:rPr>
                <w:rFonts w:cs="Arial"/>
                <w:highlight w:val="yellow"/>
                <w:lang w:eastAsia="zh-CN"/>
              </w:rPr>
              <w:t>TBD</w:t>
            </w:r>
          </w:p>
        </w:tc>
      </w:tr>
    </w:tbl>
    <w:p w14:paraId="7316A925" w14:textId="77777777" w:rsidR="00CC72F8" w:rsidRPr="008E21F4" w:rsidRDefault="00CC72F8" w:rsidP="00BF2480">
      <w:pPr>
        <w:pStyle w:val="TH"/>
      </w:pPr>
    </w:p>
    <w:p w14:paraId="4C475E5D" w14:textId="77777777" w:rsidR="00BF2480" w:rsidRPr="008E21F4" w:rsidRDefault="00BF2480" w:rsidP="00BF2480">
      <w:pPr>
        <w:pStyle w:val="NO"/>
      </w:pPr>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Annex G.</w:t>
      </w:r>
    </w:p>
    <w:p w14:paraId="78F6BECC" w14:textId="2D028522" w:rsidR="006A3D4A" w:rsidRDefault="006A3D4A">
      <w:pPr>
        <w:rPr>
          <w:noProof/>
        </w:rPr>
      </w:pPr>
    </w:p>
    <w:p w14:paraId="525AB998" w14:textId="796286B1"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AA5BAA">
        <w:rPr>
          <w:b/>
          <w:i/>
          <w:noProof/>
          <w:color w:val="FF0000"/>
          <w:lang w:val="en-US" w:eastAsia="zh-CN"/>
        </w:rPr>
        <w:t>3</w:t>
      </w:r>
      <w:r w:rsidRPr="0092498C">
        <w:rPr>
          <w:b/>
          <w:i/>
          <w:noProof/>
          <w:color w:val="FF0000"/>
          <w:lang w:val="en-US" w:eastAsia="zh-CN"/>
        </w:rPr>
        <w:t>&gt;</w:t>
      </w:r>
    </w:p>
    <w:p w14:paraId="6E3750B7" w14:textId="07603953" w:rsidR="008B1B48" w:rsidRDefault="008B1B48">
      <w:pPr>
        <w:spacing w:after="0"/>
        <w:rPr>
          <w:b/>
          <w:i/>
          <w:noProof/>
          <w:color w:val="FF0000"/>
          <w:lang w:val="en-US" w:eastAsia="zh-CN"/>
        </w:rPr>
      </w:pPr>
      <w:r>
        <w:rPr>
          <w:b/>
          <w:i/>
          <w:noProof/>
          <w:color w:val="FF0000"/>
          <w:lang w:val="en-US" w:eastAsia="zh-CN"/>
        </w:rPr>
        <w:br w:type="page"/>
      </w:r>
    </w:p>
    <w:p w14:paraId="2E155F29" w14:textId="3D779377" w:rsidR="00B65B94" w:rsidRPr="0092498C" w:rsidRDefault="00B65B94" w:rsidP="00B65B9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4</w:t>
      </w:r>
      <w:r w:rsidRPr="0092498C">
        <w:rPr>
          <w:b/>
          <w:i/>
          <w:noProof/>
          <w:color w:val="FF0000"/>
          <w:lang w:val="en-US" w:eastAsia="zh-CN"/>
        </w:rPr>
        <w:t>&gt;</w:t>
      </w:r>
    </w:p>
    <w:p w14:paraId="2321B812" w14:textId="5FDDA087" w:rsidR="00A00588" w:rsidRDefault="00A00588" w:rsidP="00A00588">
      <w:pPr>
        <w:pStyle w:val="Heading2"/>
      </w:pPr>
      <w:bookmarkStart w:id="218" w:name="_Toc21018043"/>
      <w:bookmarkStart w:id="219" w:name="_Toc29486506"/>
      <w:bookmarkStart w:id="220" w:name="_Toc29757196"/>
      <w:bookmarkStart w:id="221" w:name="_Toc29758309"/>
      <w:bookmarkStart w:id="222" w:name="_Toc35952874"/>
      <w:bookmarkStart w:id="223" w:name="_Toc37174874"/>
      <w:bookmarkStart w:id="224" w:name="_Toc37176755"/>
      <w:bookmarkStart w:id="225" w:name="_Toc45831830"/>
      <w:bookmarkStart w:id="226" w:name="_Toc45832555"/>
      <w:bookmarkStart w:id="227" w:name="_Toc52547483"/>
      <w:bookmarkStart w:id="228" w:name="_Toc61111235"/>
      <w:bookmarkStart w:id="229" w:name="_Toc67911265"/>
      <w:bookmarkStart w:id="230" w:name="_Toc75185442"/>
      <w:bookmarkStart w:id="231" w:name="_Toc76501200"/>
      <w:bookmarkStart w:id="232" w:name="_Toc82895254"/>
      <w:bookmarkStart w:id="233" w:name="_Toc98570026"/>
      <w:bookmarkStart w:id="234" w:name="_Toc115094000"/>
      <w:bookmarkStart w:id="235" w:name="_Toc123218023"/>
      <w:bookmarkStart w:id="236" w:name="_Toc123219866"/>
      <w:bookmarkStart w:id="237" w:name="_Toc124186568"/>
      <w:bookmarkStart w:id="238" w:name="_Toc21018116"/>
      <w:bookmarkStart w:id="239" w:name="_Toc29486579"/>
      <w:bookmarkStart w:id="240" w:name="_Toc29757269"/>
      <w:bookmarkStart w:id="241" w:name="_Toc29758382"/>
      <w:bookmarkStart w:id="242" w:name="_Toc35952947"/>
      <w:bookmarkStart w:id="243" w:name="_Toc37174947"/>
      <w:bookmarkStart w:id="244" w:name="_Toc37176828"/>
      <w:bookmarkStart w:id="245" w:name="_Toc45831903"/>
      <w:bookmarkStart w:id="246" w:name="_Toc45832628"/>
      <w:bookmarkStart w:id="247" w:name="_Toc52547556"/>
      <w:bookmarkStart w:id="248" w:name="_Toc61111308"/>
      <w:bookmarkStart w:id="249" w:name="_Toc67911338"/>
      <w:bookmarkStart w:id="250" w:name="_Toc75185515"/>
      <w:bookmarkStart w:id="251" w:name="_Toc76501273"/>
      <w:bookmarkStart w:id="252" w:name="_Toc82895327"/>
      <w:bookmarkStart w:id="253" w:name="_Toc98570099"/>
      <w:bookmarkStart w:id="254" w:name="_Toc115094073"/>
      <w:bookmarkStart w:id="255" w:name="_Toc123218096"/>
      <w:bookmarkStart w:id="256" w:name="_Toc123219939"/>
      <w:bookmarkStart w:id="257" w:name="_Toc124186641"/>
      <w:bookmarkStart w:id="258" w:name="_Toc21018117"/>
      <w:bookmarkStart w:id="259" w:name="_Toc29486580"/>
      <w:bookmarkStart w:id="260" w:name="_Toc29757270"/>
      <w:bookmarkStart w:id="261" w:name="_Toc29758383"/>
      <w:bookmarkStart w:id="262" w:name="_Toc35952948"/>
      <w:bookmarkStart w:id="263" w:name="_Toc37174948"/>
      <w:bookmarkStart w:id="264" w:name="_Toc37176829"/>
      <w:bookmarkStart w:id="265" w:name="_Toc45831904"/>
      <w:bookmarkStart w:id="266" w:name="_Toc45832629"/>
      <w:bookmarkStart w:id="267" w:name="_Toc52547557"/>
      <w:bookmarkStart w:id="268" w:name="_Toc61111309"/>
      <w:bookmarkStart w:id="269" w:name="_Toc67911339"/>
      <w:bookmarkStart w:id="270" w:name="_Toc75185516"/>
      <w:bookmarkStart w:id="271" w:name="_Toc76501274"/>
      <w:bookmarkStart w:id="272" w:name="_Toc82895328"/>
      <w:bookmarkStart w:id="273" w:name="_Toc98570100"/>
      <w:bookmarkStart w:id="274" w:name="_Toc115094074"/>
      <w:bookmarkStart w:id="275" w:name="_Toc123218097"/>
      <w:bookmarkStart w:id="276" w:name="_Toc123219940"/>
      <w:bookmarkStart w:id="277" w:name="_Toc124186642"/>
      <w:r w:rsidRPr="008E21F4">
        <w:t>8.3</w:t>
      </w:r>
      <w:r w:rsidRPr="008E21F4">
        <w:tab/>
        <w:t>Performance requirements for PUCCH</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A655FBC" w14:textId="19033BE9" w:rsidR="00A00588" w:rsidRPr="008E21F4" w:rsidRDefault="00A00588" w:rsidP="00A00588">
      <w:pPr>
        <w:pStyle w:val="Heading3"/>
      </w:pPr>
      <w:r w:rsidRPr="008E21F4">
        <w:t>8.3.</w:t>
      </w:r>
      <w:r w:rsidR="005B2227">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30FC6E3" w14:textId="5FCEB557" w:rsidR="00A00588" w:rsidRPr="008E21F4" w:rsidRDefault="00A00588" w:rsidP="00A00588">
      <w:pPr>
        <w:pStyle w:val="Heading4"/>
      </w:pPr>
      <w:r w:rsidRPr="008E21F4">
        <w:t>8.3.</w:t>
      </w:r>
      <w:r w:rsidR="005B2227">
        <w:t>1</w:t>
      </w:r>
      <w:r w:rsidRPr="008E21F4">
        <w:t>.1</w:t>
      </w:r>
      <w:r w:rsidRPr="008E21F4">
        <w:tab/>
        <w:t>Definition and applicability</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F4DE747" w14:textId="77777777" w:rsidR="00A00588" w:rsidRPr="008E21F4" w:rsidRDefault="00A00588" w:rsidP="00A00588">
      <w:pPr>
        <w:rPr>
          <w:rFonts w:eastAsia="?c?e?o“A‘??S?V?b?N‘I" w:cs="v4.2.0"/>
        </w:rPr>
      </w:pPr>
      <w:r w:rsidRPr="008E21F4">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AAE6F87" w14:textId="77777777" w:rsidR="00A00588" w:rsidRPr="008E21F4" w:rsidRDefault="00A00588" w:rsidP="00A00588">
      <w:pPr>
        <w:rPr>
          <w:rFonts w:eastAsia="?c?e?o“A‘??S?V?b?N‘I" w:cs="v4.2.0"/>
        </w:rPr>
      </w:pPr>
      <w:r w:rsidRPr="008E21F4">
        <w:rPr>
          <w:rFonts w:eastAsia="?c?e?o“A‘??S?V?b?N‘I" w:cs="v4.2.0"/>
        </w:rPr>
        <w:t>The probability of false detection of the ACK is defined as a conditional probability of erroneous detection of the ACK</w:t>
      </w:r>
      <w:r w:rsidRPr="008E21F4">
        <w:rPr>
          <w:rFonts w:cs="v4.2.0"/>
          <w:lang w:eastAsia="zh-CN"/>
        </w:rPr>
        <w:t xml:space="preserve"> for the configured PUCCH transmission repetitions</w:t>
      </w:r>
      <w:r w:rsidRPr="008E21F4">
        <w:rPr>
          <w:rFonts w:eastAsia="?c?e?o“A‘??S?V?b?N‘I" w:cs="v4.2.0"/>
        </w:rPr>
        <w:t xml:space="preserve"> when input is only noise.</w:t>
      </w:r>
    </w:p>
    <w:p w14:paraId="00F954A1" w14:textId="77777777" w:rsidR="00A00588" w:rsidRPr="008E21F4" w:rsidRDefault="00A00588" w:rsidP="00A00588">
      <w:pPr>
        <w:rPr>
          <w:rFonts w:eastAsia="?c?e?o“A‘??S?V?b?N‘I" w:cs="v4.2.0"/>
        </w:rPr>
      </w:pPr>
      <w:r w:rsidRPr="008E21F4">
        <w:rPr>
          <w:rFonts w:eastAsia="?c?e?o“A‘??S?V?b?N‘I" w:cs="v4.2.0"/>
        </w:rPr>
        <w:t>The probability of detection of ACK is defined as conditional probability of detection of the ACK for the configured PUCCH transmission repetitions when the signal is present.</w:t>
      </w:r>
    </w:p>
    <w:p w14:paraId="78305C02" w14:textId="7BB01C14" w:rsidR="00A00588" w:rsidRPr="008E21F4" w:rsidRDefault="00A00588" w:rsidP="00A00588">
      <w:r w:rsidRPr="008E21F4">
        <w:t xml:space="preserve">The test is applicable only to base stations supporting </w:t>
      </w:r>
      <w:r w:rsidRPr="008E21F4">
        <w:rPr>
          <w:rFonts w:hint="eastAsia"/>
          <w:lang w:eastAsia="zh-CN"/>
        </w:rPr>
        <w:t>coverage enhancement</w:t>
      </w:r>
      <w:r w:rsidRPr="008E21F4">
        <w:t>. A test for a specific channel bandwidth is only applicable if the</w:t>
      </w:r>
      <w:r w:rsidR="001B14CF">
        <w:t xml:space="preserve"> SAN </w:t>
      </w:r>
      <w:r w:rsidRPr="008E21F4">
        <w:t>supports it.</w:t>
      </w:r>
    </w:p>
    <w:p w14:paraId="7246A96B" w14:textId="4673E1CA" w:rsidR="00A00588" w:rsidRPr="008E21F4" w:rsidRDefault="00A00588" w:rsidP="00A00588">
      <w:r w:rsidRPr="008E21F4">
        <w:t>For a</w:t>
      </w:r>
      <w:r w:rsidR="001B14CF">
        <w:t xml:space="preserve"> SAN </w:t>
      </w:r>
      <w:r w:rsidRPr="008E21F4">
        <w:t>supporting multiple channel bandwidths only the tests for the lowest and the highest channel bandwidth supported by the</w:t>
      </w:r>
      <w:r w:rsidR="001B14CF">
        <w:t xml:space="preserve"> SAN </w:t>
      </w:r>
      <w:r w:rsidRPr="008E21F4">
        <w:t>are applicable.</w:t>
      </w:r>
    </w:p>
    <w:p w14:paraId="1BDE5A72" w14:textId="34A9CC34" w:rsidR="00A00588" w:rsidRPr="008E21F4" w:rsidRDefault="00A00588" w:rsidP="00A00588">
      <w:pPr>
        <w:pStyle w:val="Heading4"/>
      </w:pPr>
      <w:bookmarkStart w:id="278" w:name="_Toc21018118"/>
      <w:bookmarkStart w:id="279" w:name="_Toc29486581"/>
      <w:bookmarkStart w:id="280" w:name="_Toc29757271"/>
      <w:bookmarkStart w:id="281" w:name="_Toc29758384"/>
      <w:bookmarkStart w:id="282" w:name="_Toc35952949"/>
      <w:bookmarkStart w:id="283" w:name="_Toc37174949"/>
      <w:bookmarkStart w:id="284" w:name="_Toc37176830"/>
      <w:bookmarkStart w:id="285" w:name="_Toc45831905"/>
      <w:bookmarkStart w:id="286" w:name="_Toc45832630"/>
      <w:bookmarkStart w:id="287" w:name="_Toc52547558"/>
      <w:bookmarkStart w:id="288" w:name="_Toc61111310"/>
      <w:bookmarkStart w:id="289" w:name="_Toc67911340"/>
      <w:bookmarkStart w:id="290" w:name="_Toc75185517"/>
      <w:bookmarkStart w:id="291" w:name="_Toc76501275"/>
      <w:bookmarkStart w:id="292" w:name="_Toc82895329"/>
      <w:bookmarkStart w:id="293" w:name="_Toc98570101"/>
      <w:bookmarkStart w:id="294" w:name="_Toc115094075"/>
      <w:bookmarkStart w:id="295" w:name="_Toc123218098"/>
      <w:bookmarkStart w:id="296" w:name="_Toc123219941"/>
      <w:bookmarkStart w:id="297" w:name="_Toc124186643"/>
      <w:r w:rsidRPr="008E21F4">
        <w:t>8.3.</w:t>
      </w:r>
      <w:r w:rsidR="005B2227">
        <w:t>1</w:t>
      </w:r>
      <w:r w:rsidRPr="008E21F4">
        <w:t>.2</w:t>
      </w:r>
      <w:r w:rsidRPr="008E21F4">
        <w:tab/>
        <w:t>Minimum Requirement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C408288" w14:textId="49302D4E" w:rsidR="00A00588" w:rsidRPr="008E21F4" w:rsidRDefault="00A00588" w:rsidP="00A00588">
      <w:r w:rsidRPr="008E21F4">
        <w:t xml:space="preserve">The minimum requirement </w:t>
      </w:r>
      <w:r w:rsidRPr="009017DF">
        <w:t>is in TS 36.10</w:t>
      </w:r>
      <w:r w:rsidR="00FE04F1" w:rsidRPr="009017DF">
        <w:t>8</w:t>
      </w:r>
      <w:r w:rsidRPr="008E21F4">
        <w:t xml:space="preserve"> [2] subclause 8.3.9.1 and 8.3.</w:t>
      </w:r>
      <w:r w:rsidRPr="008E21F4">
        <w:rPr>
          <w:lang w:eastAsia="zh-CN"/>
        </w:rPr>
        <w:t>9.2</w:t>
      </w:r>
      <w:r w:rsidRPr="008E21F4">
        <w:t>.</w:t>
      </w:r>
    </w:p>
    <w:p w14:paraId="11DC8150" w14:textId="0374CCF0" w:rsidR="00A00588" w:rsidRPr="008E21F4" w:rsidRDefault="00A00588" w:rsidP="00A00588">
      <w:pPr>
        <w:pStyle w:val="Heading4"/>
      </w:pPr>
      <w:bookmarkStart w:id="298" w:name="_Toc21018119"/>
      <w:bookmarkStart w:id="299" w:name="_Toc29486582"/>
      <w:bookmarkStart w:id="300" w:name="_Toc29757272"/>
      <w:bookmarkStart w:id="301" w:name="_Toc29758385"/>
      <w:bookmarkStart w:id="302" w:name="_Toc35952950"/>
      <w:bookmarkStart w:id="303" w:name="_Toc37174950"/>
      <w:bookmarkStart w:id="304" w:name="_Toc37176831"/>
      <w:bookmarkStart w:id="305" w:name="_Toc45831906"/>
      <w:bookmarkStart w:id="306" w:name="_Toc45832631"/>
      <w:bookmarkStart w:id="307" w:name="_Toc52547559"/>
      <w:bookmarkStart w:id="308" w:name="_Toc61111311"/>
      <w:bookmarkStart w:id="309" w:name="_Toc67911341"/>
      <w:bookmarkStart w:id="310" w:name="_Toc75185518"/>
      <w:bookmarkStart w:id="311" w:name="_Toc76501276"/>
      <w:bookmarkStart w:id="312" w:name="_Toc82895330"/>
      <w:bookmarkStart w:id="313" w:name="_Toc98570102"/>
      <w:bookmarkStart w:id="314" w:name="_Toc115094076"/>
      <w:bookmarkStart w:id="315" w:name="_Toc123218099"/>
      <w:bookmarkStart w:id="316" w:name="_Toc123219942"/>
      <w:bookmarkStart w:id="317" w:name="_Toc124186644"/>
      <w:r w:rsidRPr="008E21F4">
        <w:t>8.3.</w:t>
      </w:r>
      <w:r w:rsidR="005B2227">
        <w:t>1</w:t>
      </w:r>
      <w:r w:rsidRPr="008E21F4">
        <w:t>.3</w:t>
      </w:r>
      <w:r w:rsidRPr="008E21F4">
        <w:tab/>
        <w:t>Test purpose</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3598EBC" w14:textId="77777777" w:rsidR="00A00588" w:rsidRPr="008E21F4" w:rsidRDefault="00A00588" w:rsidP="00A00588">
      <w:r w:rsidRPr="008E21F4">
        <w:t>The test shall verify the receiver’s ability to detect ACK under multipath fading propagation conditions for a given SNR.</w:t>
      </w:r>
    </w:p>
    <w:p w14:paraId="2DC5B6BD" w14:textId="36EB3B69" w:rsidR="00A00588" w:rsidRPr="008E21F4" w:rsidRDefault="00A00588" w:rsidP="00A00588">
      <w:pPr>
        <w:pStyle w:val="Heading4"/>
      </w:pPr>
      <w:bookmarkStart w:id="318" w:name="_Toc21018120"/>
      <w:bookmarkStart w:id="319" w:name="_Toc29486583"/>
      <w:bookmarkStart w:id="320" w:name="_Toc29757273"/>
      <w:bookmarkStart w:id="321" w:name="_Toc29758386"/>
      <w:bookmarkStart w:id="322" w:name="_Toc35952951"/>
      <w:bookmarkStart w:id="323" w:name="_Toc37174951"/>
      <w:bookmarkStart w:id="324" w:name="_Toc37176832"/>
      <w:bookmarkStart w:id="325" w:name="_Toc45831907"/>
      <w:bookmarkStart w:id="326" w:name="_Toc45832632"/>
      <w:bookmarkStart w:id="327" w:name="_Toc52547560"/>
      <w:bookmarkStart w:id="328" w:name="_Toc61111312"/>
      <w:bookmarkStart w:id="329" w:name="_Toc67911342"/>
      <w:bookmarkStart w:id="330" w:name="_Toc75185519"/>
      <w:bookmarkStart w:id="331" w:name="_Toc76501277"/>
      <w:bookmarkStart w:id="332" w:name="_Toc82895331"/>
      <w:bookmarkStart w:id="333" w:name="_Toc98570103"/>
      <w:bookmarkStart w:id="334" w:name="_Toc115094077"/>
      <w:bookmarkStart w:id="335" w:name="_Toc123218100"/>
      <w:bookmarkStart w:id="336" w:name="_Toc123219943"/>
      <w:bookmarkStart w:id="337" w:name="_Toc124186645"/>
      <w:r w:rsidRPr="008E21F4">
        <w:t>8.3.</w:t>
      </w:r>
      <w:r w:rsidR="005B2227">
        <w:t>1</w:t>
      </w:r>
      <w:r w:rsidRPr="008E21F4">
        <w:t>.4</w:t>
      </w:r>
      <w:r w:rsidRPr="008E21F4">
        <w:tab/>
        <w:t>Method of test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5002E7B" w14:textId="65FF9169" w:rsidR="00A00588" w:rsidRPr="008E21F4" w:rsidRDefault="00A00588" w:rsidP="00A00588">
      <w:pPr>
        <w:pStyle w:val="Heading5"/>
      </w:pPr>
      <w:bookmarkStart w:id="338" w:name="_Toc21018121"/>
      <w:bookmarkStart w:id="339" w:name="_Toc29486584"/>
      <w:bookmarkStart w:id="340" w:name="_Toc29757274"/>
      <w:bookmarkStart w:id="341" w:name="_Toc29758387"/>
      <w:bookmarkStart w:id="342" w:name="_Toc35952952"/>
      <w:bookmarkStart w:id="343" w:name="_Toc37174952"/>
      <w:bookmarkStart w:id="344" w:name="_Toc37176833"/>
      <w:bookmarkStart w:id="345" w:name="_Toc45831908"/>
      <w:bookmarkStart w:id="346" w:name="_Toc45832633"/>
      <w:bookmarkStart w:id="347" w:name="_Toc52547561"/>
      <w:bookmarkStart w:id="348" w:name="_Toc61111313"/>
      <w:bookmarkStart w:id="349" w:name="_Toc67911343"/>
      <w:bookmarkStart w:id="350" w:name="_Toc75185520"/>
      <w:bookmarkStart w:id="351" w:name="_Toc76501278"/>
      <w:bookmarkStart w:id="352" w:name="_Toc82895332"/>
      <w:bookmarkStart w:id="353" w:name="_Toc98570104"/>
      <w:bookmarkStart w:id="354" w:name="_Toc115094078"/>
      <w:bookmarkStart w:id="355" w:name="_Toc123218101"/>
      <w:bookmarkStart w:id="356" w:name="_Toc123219944"/>
      <w:bookmarkStart w:id="357" w:name="_Toc124186646"/>
      <w:r w:rsidRPr="008E21F4">
        <w:t>8.3.</w:t>
      </w:r>
      <w:r w:rsidR="005B2227">
        <w:t>1</w:t>
      </w:r>
      <w:r w:rsidRPr="008E21F4">
        <w:t>.4.1</w:t>
      </w:r>
      <w:r w:rsidRPr="008E21F4">
        <w:tab/>
        <w:t>Initial Conditions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303D28A" w14:textId="77777777" w:rsidR="00A00588" w:rsidRPr="008E21F4" w:rsidRDefault="00A00588" w:rsidP="00A00588">
      <w:r w:rsidRPr="008E21F4">
        <w:t>Test environment:</w:t>
      </w:r>
      <w:r w:rsidRPr="008E21F4">
        <w:tab/>
        <w:t>Normal, see subclause D.2.</w:t>
      </w:r>
    </w:p>
    <w:p w14:paraId="04B0D845" w14:textId="77777777" w:rsidR="00A00588" w:rsidRPr="008E21F4" w:rsidRDefault="00A00588" w:rsidP="00A00588">
      <w:r w:rsidRPr="008E21F4">
        <w:t>RF channels to be tested:</w:t>
      </w:r>
      <w:r w:rsidRPr="008E21F4">
        <w:tab/>
        <w:t>M; see subclause 4.7</w:t>
      </w:r>
    </w:p>
    <w:p w14:paraId="0F658445" w14:textId="52470906" w:rsidR="00A00588" w:rsidRPr="008E21F4" w:rsidRDefault="00A00588" w:rsidP="00A00588">
      <w:pPr>
        <w:pStyle w:val="B1"/>
      </w:pPr>
      <w:r w:rsidRPr="008E21F4">
        <w:t>1)</w:t>
      </w:r>
      <w:r w:rsidRPr="008E21F4">
        <w:tab/>
        <w:t>Connect the</w:t>
      </w:r>
      <w:r w:rsidR="001B14CF">
        <w:t xml:space="preserve"> SAN </w:t>
      </w:r>
      <w:r w:rsidRPr="008E21F4">
        <w:t>tester generating the wanted signal, multipath fading simulators and AWGN generators to all</w:t>
      </w:r>
      <w:r w:rsidR="001B14CF">
        <w:t xml:space="preserve"> SAN </w:t>
      </w:r>
      <w:r w:rsidRPr="008E21F4">
        <w:t>antenna connectors for diversity reception via a combining network as shown in Annex I.3.2.</w:t>
      </w:r>
    </w:p>
    <w:p w14:paraId="448FFD32" w14:textId="43FE046D" w:rsidR="00A00588" w:rsidRPr="008E21F4" w:rsidRDefault="00A00588" w:rsidP="00A00588">
      <w:pPr>
        <w:pStyle w:val="Heading5"/>
      </w:pPr>
      <w:bookmarkStart w:id="358" w:name="_Toc21018122"/>
      <w:bookmarkStart w:id="359" w:name="_Toc29486585"/>
      <w:bookmarkStart w:id="360" w:name="_Toc29757275"/>
      <w:bookmarkStart w:id="361" w:name="_Toc29758388"/>
      <w:bookmarkStart w:id="362" w:name="_Toc35952953"/>
      <w:bookmarkStart w:id="363" w:name="_Toc37174953"/>
      <w:bookmarkStart w:id="364" w:name="_Toc37176834"/>
      <w:bookmarkStart w:id="365" w:name="_Toc45831909"/>
      <w:bookmarkStart w:id="366" w:name="_Toc45832634"/>
      <w:bookmarkStart w:id="367" w:name="_Toc52547562"/>
      <w:bookmarkStart w:id="368" w:name="_Toc61111314"/>
      <w:bookmarkStart w:id="369" w:name="_Toc67911344"/>
      <w:bookmarkStart w:id="370" w:name="_Toc75185521"/>
      <w:bookmarkStart w:id="371" w:name="_Toc76501279"/>
      <w:bookmarkStart w:id="372" w:name="_Toc82895333"/>
      <w:bookmarkStart w:id="373" w:name="_Toc98570105"/>
      <w:bookmarkStart w:id="374" w:name="_Toc115094079"/>
      <w:bookmarkStart w:id="375" w:name="_Toc123218102"/>
      <w:bookmarkStart w:id="376" w:name="_Toc123219945"/>
      <w:bookmarkStart w:id="377" w:name="_Toc124186647"/>
      <w:r w:rsidRPr="008E21F4">
        <w:t>8.3.</w:t>
      </w:r>
      <w:r w:rsidR="005B2227">
        <w:t>1</w:t>
      </w:r>
      <w:r w:rsidRPr="008E21F4">
        <w:t>.4.2</w:t>
      </w:r>
      <w:r w:rsidRPr="008E21F4">
        <w:tab/>
        <w:t>Procedure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2F12E7E" w14:textId="31348E4E" w:rsidR="00A00588" w:rsidRPr="008E21F4" w:rsidRDefault="00A00588" w:rsidP="00A00588">
      <w:pPr>
        <w:pStyle w:val="B1"/>
      </w:pPr>
      <w:r w:rsidRPr="008E21F4">
        <w:t>1)</w:t>
      </w:r>
      <w:r w:rsidRPr="008E21F4">
        <w:tab/>
        <w:t>Adjust the AWGN generator, according to the channel bandwidth defined in Table 8.3.</w:t>
      </w:r>
      <w:r w:rsidR="005B2227">
        <w:t>1</w:t>
      </w:r>
      <w:r w:rsidRPr="008E21F4">
        <w:t>.4.2-1.</w:t>
      </w:r>
    </w:p>
    <w:p w14:paraId="599194FA" w14:textId="4374D938" w:rsidR="00A00588" w:rsidRPr="008E21F4" w:rsidRDefault="00A00588" w:rsidP="00A00588">
      <w:pPr>
        <w:pStyle w:val="TH"/>
        <w:rPr>
          <w:rFonts w:eastAsia="‚c‚e‚o“Á‘¾ƒSƒVƒbƒN‘Ì" w:cs="v5.0.0"/>
        </w:rPr>
      </w:pPr>
      <w:r w:rsidRPr="008E21F4">
        <w:rPr>
          <w:rFonts w:eastAsia="‚c‚e‚o“Á‘¾ƒSƒVƒbƒN‘Ì" w:cs="v5.0.0"/>
        </w:rPr>
        <w:t>Table 8.3.</w:t>
      </w:r>
      <w:r w:rsidR="005B2227">
        <w:rPr>
          <w:rFonts w:eastAsia="‚c‚e‚o“Á‘¾ƒSƒVƒbƒN‘Ì" w:cs="v5.0.0"/>
        </w:rPr>
        <w:t>1</w:t>
      </w:r>
      <w:r w:rsidRPr="008E21F4">
        <w:rPr>
          <w:rFonts w:eastAsia="‚c‚e‚o“Á‘¾ƒSƒVƒbƒN‘Ì" w:cs="v5.0.0"/>
        </w:rPr>
        <w:t>.4.2-1: AWGN power level at the</w:t>
      </w:r>
      <w:r w:rsidR="001B14CF">
        <w:rPr>
          <w:rFonts w:eastAsia="‚c‚e‚o“Á‘¾ƒSƒVƒbƒN‘Ì" w:cs="v5.0.0"/>
        </w:rPr>
        <w:t xml:space="preserve"> SAN </w:t>
      </w:r>
      <w:r w:rsidRPr="008E21F4">
        <w:rPr>
          <w:rFonts w:eastAsia="‚c‚e‚o“Á‘¾ƒSƒVƒbƒN‘Ì" w:cs="v5.0.0"/>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A00588" w:rsidRPr="008E21F4" w14:paraId="4BE1FB5F" w14:textId="77777777">
        <w:trPr>
          <w:cantSplit/>
          <w:jc w:val="center"/>
        </w:trPr>
        <w:tc>
          <w:tcPr>
            <w:tcW w:w="2406" w:type="dxa"/>
            <w:vAlign w:val="center"/>
          </w:tcPr>
          <w:p w14:paraId="410D28AA" w14:textId="77777777" w:rsidR="00A00588" w:rsidRPr="008E21F4" w:rsidRDefault="00A00588">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30DDE68A" w14:textId="77777777" w:rsidR="00A00588" w:rsidRPr="008E21F4" w:rsidRDefault="00A00588">
            <w:pPr>
              <w:pStyle w:val="TAH"/>
              <w:rPr>
                <w:rFonts w:eastAsia="‚c‚e‚o“Á‘¾ƒSƒVƒbƒN‘Ì" w:cs="v5.0.0"/>
                <w:lang w:eastAsia="ja-JP"/>
              </w:rPr>
            </w:pPr>
            <w:r w:rsidRPr="008E21F4">
              <w:rPr>
                <w:rFonts w:eastAsia="‚c‚e‚o“Á‘¾ƒSƒVƒbƒN‘Ì" w:cs="v5.0.0"/>
              </w:rPr>
              <w:t>AWGN power level</w:t>
            </w:r>
          </w:p>
        </w:tc>
      </w:tr>
      <w:tr w:rsidR="00A00588" w:rsidRPr="008E21F4" w14:paraId="2829F97C" w14:textId="77777777">
        <w:trPr>
          <w:cantSplit/>
          <w:trHeight w:val="197"/>
          <w:jc w:val="center"/>
        </w:trPr>
        <w:tc>
          <w:tcPr>
            <w:tcW w:w="2406" w:type="dxa"/>
            <w:tcBorders>
              <w:bottom w:val="single" w:sz="4" w:space="0" w:color="auto"/>
            </w:tcBorders>
            <w:vAlign w:val="center"/>
          </w:tcPr>
          <w:p w14:paraId="3775510A" w14:textId="77777777" w:rsidR="00A00588" w:rsidRPr="008E21F4" w:rsidRDefault="00A00588">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2AB2CB32" w14:textId="77777777" w:rsidR="00A00588" w:rsidRPr="008E21F4" w:rsidRDefault="00A00588">
            <w:pPr>
              <w:pStyle w:val="TAC"/>
              <w:jc w:val="left"/>
              <w:rPr>
                <w:rFonts w:eastAsia="‚c‚e‚o“Á‘¾ƒSƒVƒbƒN‘Ì" w:cs="v5.0.0"/>
                <w:lang w:eastAsia="ja-JP"/>
              </w:rPr>
            </w:pPr>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p>
        </w:tc>
      </w:tr>
    </w:tbl>
    <w:p w14:paraId="3889C3CF" w14:textId="77777777" w:rsidR="00A00588" w:rsidRPr="008E21F4" w:rsidRDefault="00A00588" w:rsidP="00A00588"/>
    <w:p w14:paraId="1829A029" w14:textId="77777777" w:rsidR="00A00588" w:rsidRPr="008E21F4" w:rsidRDefault="00A00588" w:rsidP="00A00588">
      <w:pPr>
        <w:pStyle w:val="B1"/>
      </w:pPr>
      <w:r w:rsidRPr="008E21F4">
        <w:t>2)</w:t>
      </w:r>
      <w:r w:rsidRPr="008E21F4">
        <w:tab/>
        <w:t xml:space="preserve">The characteristics of the wanted signal shall be configured according to </w:t>
      </w:r>
      <w:r w:rsidRPr="009017DF">
        <w:t>TS 36.211 [12].</w:t>
      </w:r>
    </w:p>
    <w:p w14:paraId="0FF21512" w14:textId="77777777" w:rsidR="00A00588" w:rsidRPr="008E21F4" w:rsidRDefault="00A00588" w:rsidP="00A00588">
      <w:pPr>
        <w:pStyle w:val="B1"/>
      </w:pPr>
      <w:r w:rsidRPr="008E21F4">
        <w:t>3)</w:t>
      </w:r>
      <w:r w:rsidRPr="008E21F4">
        <w:tab/>
        <w:t>The multipath fading emulators shall be configured according to the corresponding channel model defined in Annex B.</w:t>
      </w:r>
    </w:p>
    <w:p w14:paraId="551F14A7" w14:textId="74260D9E" w:rsidR="00A00588" w:rsidRPr="008E21F4" w:rsidRDefault="00A00588" w:rsidP="00A00588">
      <w:pPr>
        <w:pStyle w:val="B1"/>
      </w:pPr>
      <w:r w:rsidRPr="008E21F4">
        <w:t>4)</w:t>
      </w:r>
      <w:r w:rsidRPr="008E21F4">
        <w:tab/>
        <w:t>Adjust the equipment so that the SNR specified in Table 8.3.</w:t>
      </w:r>
      <w:r w:rsidR="005B2227">
        <w:t>1</w:t>
      </w:r>
      <w:r w:rsidRPr="008E21F4">
        <w:t>.5-1 is achieved at the</w:t>
      </w:r>
      <w:r w:rsidR="001B14CF">
        <w:t xml:space="preserve"> SAN </w:t>
      </w:r>
      <w:r w:rsidRPr="008E21F4">
        <w:t>input during the ACK transmissions.</w:t>
      </w:r>
    </w:p>
    <w:p w14:paraId="24681E97" w14:textId="065FB25F" w:rsidR="00A00588" w:rsidRPr="008E21F4" w:rsidRDefault="00A00588" w:rsidP="00A00588">
      <w:pPr>
        <w:pStyle w:val="B1"/>
      </w:pPr>
      <w:r w:rsidRPr="008E21F4">
        <w:t>5)</w:t>
      </w:r>
      <w:r w:rsidRPr="008E21F4">
        <w:tab/>
        <w:t>The signal generator sends a test pattern with the pattern outlined in figure 8.3.</w:t>
      </w:r>
      <w:r w:rsidR="005B2227">
        <w:t>1</w:t>
      </w:r>
      <w:r w:rsidRPr="008E21F4">
        <w:t>.4.2-1. The following statistics are kept: the number of ACKs detected in the idle periods and the number of missed ACKs.</w:t>
      </w:r>
    </w:p>
    <w:p w14:paraId="496A4B1D" w14:textId="77777777" w:rsidR="00A00588" w:rsidRPr="008E21F4" w:rsidRDefault="00A00588" w:rsidP="00A00588">
      <w:pPr>
        <w:pStyle w:val="TH"/>
      </w:pPr>
      <w:r w:rsidRPr="008E21F4">
        <w:rPr>
          <w:noProof/>
          <w:lang w:val="en-US"/>
        </w:rPr>
        <w:lastRenderedPageBreak/>
        <w:drawing>
          <wp:inline distT="0" distB="0" distL="0" distR="0" wp14:anchorId="38BABCFB" wp14:editId="6EF0C053">
            <wp:extent cx="5943600" cy="1036955"/>
            <wp:effectExtent l="0" t="0" r="0" b="0"/>
            <wp:docPr id="214" name="Picture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3"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p>
    <w:p w14:paraId="0DD08396" w14:textId="621FB2DB" w:rsidR="00A00588" w:rsidRDefault="00A00588" w:rsidP="00A00588">
      <w:pPr>
        <w:pStyle w:val="TF"/>
      </w:pPr>
      <w:r w:rsidRPr="008E21F4">
        <w:t>Figure 8.3.</w:t>
      </w:r>
      <w:r w:rsidR="005B2227">
        <w:t>1</w:t>
      </w:r>
      <w:r w:rsidRPr="008E21F4">
        <w:t>.4.2-1: Test signal pattern for PUCCH format 1a demodulation tests</w:t>
      </w:r>
    </w:p>
    <w:p w14:paraId="52B91B01" w14:textId="17BE0E22" w:rsidR="002B2268" w:rsidRPr="002B2268" w:rsidRDefault="00C071EA" w:rsidP="002B2268">
      <w:pPr>
        <w:pStyle w:val="TH"/>
        <w:jc w:val="left"/>
        <w:rPr>
          <w:rFonts w:ascii="Times New Roman" w:hAnsi="Times New Roman"/>
          <w:b w:val="0"/>
        </w:rPr>
      </w:pPr>
      <w:r>
        <w:rPr>
          <w:rFonts w:ascii="Times New Roman" w:hAnsi="Times New Roman"/>
          <w:b w:val="0"/>
        </w:rPr>
        <w:t>PUCCH test signals</w:t>
      </w:r>
      <w:r w:rsidR="002B2268" w:rsidRPr="002B2268">
        <w:rPr>
          <w:rFonts w:ascii="Times New Roman" w:hAnsi="Times New Roman"/>
          <w:b w:val="0"/>
        </w:rPr>
        <w:t xml:space="preserve"> are sent with </w:t>
      </w:r>
      <w:r w:rsidR="002266D4">
        <w:rPr>
          <w:rFonts w:ascii="Times New Roman" w:hAnsi="Times New Roman"/>
          <w:b w:val="0"/>
        </w:rPr>
        <w:t>a</w:t>
      </w:r>
      <w:r w:rsidR="002B2268" w:rsidRPr="002B2268">
        <w:rPr>
          <w:rFonts w:ascii="Times New Roman" w:hAnsi="Times New Roman"/>
          <w:b w:val="0"/>
        </w:rPr>
        <w:t xml:space="preserve"> frequency offset as described below in Table 8.</w:t>
      </w:r>
      <w:r>
        <w:rPr>
          <w:rFonts w:ascii="Times New Roman" w:hAnsi="Times New Roman"/>
          <w:b w:val="0"/>
        </w:rPr>
        <w:t>3</w:t>
      </w:r>
      <w:r w:rsidR="002B2268" w:rsidRPr="002B2268">
        <w:rPr>
          <w:rFonts w:ascii="Times New Roman" w:hAnsi="Times New Roman"/>
          <w:b w:val="0"/>
        </w:rPr>
        <w:t xml:space="preserve">.1.4.2-2 as well as </w:t>
      </w:r>
      <w:r w:rsidR="002266D4">
        <w:rPr>
          <w:rFonts w:ascii="Times New Roman" w:hAnsi="Times New Roman"/>
          <w:b w:val="0"/>
        </w:rPr>
        <w:t xml:space="preserve">a </w:t>
      </w:r>
      <w:r w:rsidR="002B2268" w:rsidRPr="002B2268">
        <w:rPr>
          <w:rFonts w:ascii="Times New Roman" w:hAnsi="Times New Roman"/>
          <w:b w:val="0"/>
        </w:rPr>
        <w:t>timing offset as described below in Table 8.</w:t>
      </w:r>
      <w:r>
        <w:rPr>
          <w:rFonts w:ascii="Times New Roman" w:hAnsi="Times New Roman"/>
          <w:b w:val="0"/>
        </w:rPr>
        <w:t>3</w:t>
      </w:r>
      <w:r w:rsidR="002B2268" w:rsidRPr="002B2268">
        <w:rPr>
          <w:rFonts w:ascii="Times New Roman" w:hAnsi="Times New Roman"/>
          <w:b w:val="0"/>
        </w:rPr>
        <w:t>.1.4.2-3.</w:t>
      </w:r>
    </w:p>
    <w:p w14:paraId="6B8A1BF8" w14:textId="3F0B0B94" w:rsidR="002B2268" w:rsidRPr="008E21F4" w:rsidRDefault="002B2268" w:rsidP="002B2268">
      <w:pPr>
        <w:pStyle w:val="TH"/>
      </w:pPr>
      <w:r w:rsidRPr="008E21F4">
        <w:t xml:space="preserve">Table </w:t>
      </w:r>
      <w:r w:rsidR="00C071EA" w:rsidRPr="008E21F4">
        <w:t>8.3.</w:t>
      </w:r>
      <w:r w:rsidR="00C071EA">
        <w:t>1</w:t>
      </w:r>
      <w:r w:rsidR="00C071EA" w:rsidRPr="008E21F4">
        <w:t>.4.2</w:t>
      </w:r>
      <w:r w:rsidRPr="008E21F4">
        <w:t>-</w:t>
      </w:r>
      <w:r>
        <w:t>2: Frequency Offsets</w:t>
      </w:r>
      <w:r w:rsidRPr="008E21F4">
        <w:t xml:space="preserve"> for testing </w:t>
      </w:r>
      <w:r>
        <w:t>P</w:t>
      </w:r>
      <w:r w:rsidR="002266D4">
        <w:t>UCCH</w:t>
      </w:r>
    </w:p>
    <w:tbl>
      <w:tblPr>
        <w:tblStyle w:val="TableGrid"/>
        <w:tblW w:w="6068" w:type="dxa"/>
        <w:jc w:val="center"/>
        <w:tblLook w:val="04A0" w:firstRow="1" w:lastRow="0" w:firstColumn="1" w:lastColumn="0" w:noHBand="0" w:noVBand="1"/>
      </w:tblPr>
      <w:tblGrid>
        <w:gridCol w:w="1887"/>
        <w:gridCol w:w="1928"/>
        <w:gridCol w:w="2253"/>
      </w:tblGrid>
      <w:tr w:rsidR="00A90486" w:rsidRPr="003517C2" w14:paraId="1D354050"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0F72424D" w14:textId="77777777" w:rsidR="00A90486" w:rsidRPr="00A90486" w:rsidRDefault="00A90486" w:rsidP="00A90486">
            <w:pPr>
              <w:pStyle w:val="TAH"/>
              <w:snapToGrid w:val="0"/>
              <w:rPr>
                <w:rFonts w:eastAsia="Times New Roman" w:cs="Arial"/>
              </w:rPr>
            </w:pPr>
            <w:r w:rsidRPr="00785A35">
              <w:rPr>
                <w:rFonts w:eastAsia="Times New Roman" w:cs="Arial"/>
              </w:rPr>
              <w:t xml:space="preserve">Channel </w:t>
            </w:r>
          </w:p>
        </w:tc>
        <w:tc>
          <w:tcPr>
            <w:tcW w:w="1928" w:type="dxa"/>
            <w:tcBorders>
              <w:top w:val="single" w:sz="4" w:space="0" w:color="auto"/>
              <w:left w:val="single" w:sz="4" w:space="0" w:color="auto"/>
              <w:bottom w:val="single" w:sz="4" w:space="0" w:color="auto"/>
              <w:right w:val="single" w:sz="4" w:space="0" w:color="auto"/>
            </w:tcBorders>
            <w:vAlign w:val="center"/>
          </w:tcPr>
          <w:p w14:paraId="2D662E62" w14:textId="77777777" w:rsidR="00A90486" w:rsidRPr="00A90486" w:rsidRDefault="00A90486" w:rsidP="00A90486">
            <w:pPr>
              <w:pStyle w:val="TAH"/>
              <w:snapToGrid w:val="0"/>
              <w:rPr>
                <w:rFonts w:eastAsia="Times New Roman" w:cs="Arial"/>
              </w:rPr>
            </w:pPr>
            <w:r>
              <w:rPr>
                <w:rFonts w:eastAsia="Times New Roman" w:cs="Arial"/>
              </w:rPr>
              <w:t xml:space="preserve">No. </w:t>
            </w:r>
            <w:r w:rsidRPr="00785A35">
              <w:rPr>
                <w:rFonts w:eastAsia="Times New Roman" w:cs="Arial"/>
              </w:rPr>
              <w:t>Repetition</w:t>
            </w:r>
            <w:r>
              <w:rPr>
                <w:rFonts w:eastAsia="Times New Roman" w:cs="Arial"/>
              </w:rPr>
              <w:t>s</w:t>
            </w:r>
          </w:p>
        </w:tc>
        <w:tc>
          <w:tcPr>
            <w:tcW w:w="2253" w:type="dxa"/>
            <w:tcBorders>
              <w:top w:val="single" w:sz="4" w:space="0" w:color="auto"/>
              <w:left w:val="single" w:sz="4" w:space="0" w:color="auto"/>
              <w:bottom w:val="single" w:sz="4" w:space="0" w:color="auto"/>
              <w:right w:val="single" w:sz="4" w:space="0" w:color="auto"/>
            </w:tcBorders>
            <w:vAlign w:val="center"/>
          </w:tcPr>
          <w:p w14:paraId="440E3819" w14:textId="77777777" w:rsidR="00A90486" w:rsidRPr="00785A35" w:rsidRDefault="00A90486" w:rsidP="00A90486">
            <w:pPr>
              <w:pStyle w:val="TAH"/>
              <w:snapToGrid w:val="0"/>
              <w:rPr>
                <w:rFonts w:eastAsia="Times New Roman" w:cs="Arial"/>
              </w:rPr>
            </w:pPr>
            <w:r>
              <w:rPr>
                <w:rFonts w:eastAsia="Times New Roman" w:cs="Arial"/>
              </w:rPr>
              <w:t>A</w:t>
            </w:r>
            <w:r w:rsidRPr="00785A35">
              <w:rPr>
                <w:rFonts w:eastAsia="Times New Roman" w:cs="Arial"/>
              </w:rPr>
              <w:t xml:space="preserve">ccumulated </w:t>
            </w:r>
            <w:r>
              <w:rPr>
                <w:rFonts w:eastAsia="Times New Roman" w:cs="Arial"/>
              </w:rPr>
              <w:t xml:space="preserve">Frequency </w:t>
            </w:r>
            <w:r w:rsidRPr="00785A35">
              <w:rPr>
                <w:rFonts w:eastAsia="Times New Roman" w:cs="Arial"/>
              </w:rPr>
              <w:t xml:space="preserve">offset </w:t>
            </w:r>
          </w:p>
          <w:p w14:paraId="708AF065" w14:textId="77777777" w:rsidR="00A90486" w:rsidRPr="00A90486" w:rsidRDefault="00A90486" w:rsidP="00A90486">
            <w:pPr>
              <w:pStyle w:val="TAH"/>
              <w:snapToGrid w:val="0"/>
              <w:rPr>
                <w:rFonts w:eastAsia="Times New Roman" w:cs="Arial"/>
              </w:rPr>
            </w:pPr>
            <w:r w:rsidRPr="00785A35">
              <w:rPr>
                <w:rFonts w:eastAsia="Times New Roman" w:cs="Arial"/>
              </w:rPr>
              <w:t>(Hz)</w:t>
            </w:r>
          </w:p>
        </w:tc>
      </w:tr>
      <w:tr w:rsidR="00A90486" w:rsidRPr="00690AA5" w14:paraId="4BD2CB59"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1EF10D03" w14:textId="4C3A2F1F" w:rsidR="00A90486" w:rsidRPr="00690AA5" w:rsidRDefault="00A90486" w:rsidP="00C439AF">
            <w:pPr>
              <w:pStyle w:val="TAC"/>
              <w:rPr>
                <w:rFonts w:eastAsia="Times New Roman"/>
                <w:lang w:val="sv-SE"/>
              </w:rPr>
            </w:pPr>
            <w:r w:rsidRPr="00690AA5">
              <w:rPr>
                <w:rFonts w:eastAsia="Times New Roman"/>
                <w:lang w:val="sv-SE"/>
              </w:rPr>
              <w:t>PUCCH format 1a</w:t>
            </w:r>
          </w:p>
        </w:tc>
        <w:tc>
          <w:tcPr>
            <w:tcW w:w="1928" w:type="dxa"/>
            <w:tcBorders>
              <w:top w:val="single" w:sz="4" w:space="0" w:color="auto"/>
              <w:left w:val="single" w:sz="4" w:space="0" w:color="auto"/>
              <w:bottom w:val="single" w:sz="4" w:space="0" w:color="auto"/>
              <w:right w:val="single" w:sz="4" w:space="0" w:color="auto"/>
            </w:tcBorders>
            <w:vAlign w:val="center"/>
            <w:hideMark/>
          </w:tcPr>
          <w:p w14:paraId="208CFEAA" w14:textId="77777777" w:rsidR="00A90486" w:rsidRPr="00690AA5" w:rsidRDefault="00A90486" w:rsidP="00C439AF">
            <w:pPr>
              <w:pStyle w:val="TAC"/>
              <w:rPr>
                <w:rFonts w:eastAsia="Times New Roman"/>
                <w:lang w:val="sv-SE"/>
              </w:rPr>
            </w:pPr>
            <w:r w:rsidRPr="00690AA5">
              <w:rPr>
                <w:rFonts w:eastAsia="Times New Roman"/>
                <w:lang w:val="sv-SE"/>
              </w:rPr>
              <w:t>8</w:t>
            </w:r>
          </w:p>
        </w:tc>
        <w:tc>
          <w:tcPr>
            <w:tcW w:w="2253" w:type="dxa"/>
            <w:tcBorders>
              <w:top w:val="single" w:sz="4" w:space="0" w:color="auto"/>
              <w:left w:val="single" w:sz="4" w:space="0" w:color="auto"/>
              <w:bottom w:val="single" w:sz="4" w:space="0" w:color="auto"/>
              <w:right w:val="single" w:sz="4" w:space="0" w:color="auto"/>
            </w:tcBorders>
            <w:vAlign w:val="center"/>
            <w:hideMark/>
          </w:tcPr>
          <w:p w14:paraId="5C1279AD" w14:textId="77777777" w:rsidR="00A90486" w:rsidRPr="00690AA5" w:rsidRDefault="00A90486" w:rsidP="00C439AF">
            <w:pPr>
              <w:pStyle w:val="TAC"/>
              <w:rPr>
                <w:rFonts w:eastAsia="Times New Roman"/>
                <w:lang w:val="sv-SE"/>
              </w:rPr>
            </w:pPr>
            <w:r w:rsidRPr="00690AA5">
              <w:rPr>
                <w:rFonts w:eastAsia="Times New Roman"/>
                <w:lang w:val="sv-SE"/>
              </w:rPr>
              <w:t>4</w:t>
            </w:r>
          </w:p>
        </w:tc>
      </w:tr>
    </w:tbl>
    <w:p w14:paraId="65E5852A" w14:textId="77777777" w:rsidR="002B2268" w:rsidRDefault="002B2268" w:rsidP="002B2268">
      <w:pPr>
        <w:pStyle w:val="TH"/>
      </w:pPr>
    </w:p>
    <w:p w14:paraId="23B78FC2" w14:textId="2FE09DDD" w:rsidR="002B2268" w:rsidRPr="008E21F4" w:rsidRDefault="002B2268" w:rsidP="002B2268">
      <w:pPr>
        <w:pStyle w:val="TH"/>
      </w:pPr>
      <w:r w:rsidRPr="008E21F4">
        <w:t xml:space="preserve">Table </w:t>
      </w:r>
      <w:r w:rsidR="00C071EA" w:rsidRPr="008E21F4">
        <w:t>8.3.</w:t>
      </w:r>
      <w:r w:rsidR="00C071EA">
        <w:t>1</w:t>
      </w:r>
      <w:r w:rsidR="00C071EA" w:rsidRPr="008E21F4">
        <w:t>.4.2</w:t>
      </w:r>
      <w:r w:rsidRPr="008E21F4">
        <w:t>-</w:t>
      </w:r>
      <w:r>
        <w:t>3: Timing Offsets</w:t>
      </w:r>
      <w:r w:rsidRPr="008E21F4">
        <w:t xml:space="preserve"> for testing PU</w:t>
      </w:r>
      <w:r w:rsidR="002266D4">
        <w:t>CCH</w:t>
      </w:r>
    </w:p>
    <w:tbl>
      <w:tblPr>
        <w:tblStyle w:val="TableGrid"/>
        <w:tblW w:w="6068" w:type="dxa"/>
        <w:jc w:val="center"/>
        <w:tblLook w:val="04A0" w:firstRow="1" w:lastRow="0" w:firstColumn="1" w:lastColumn="0" w:noHBand="0" w:noVBand="1"/>
      </w:tblPr>
      <w:tblGrid>
        <w:gridCol w:w="1887"/>
        <w:gridCol w:w="1928"/>
        <w:gridCol w:w="2253"/>
      </w:tblGrid>
      <w:tr w:rsidR="00A90486" w:rsidRPr="003517C2" w14:paraId="28F1287C"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1A410A51" w14:textId="77777777" w:rsidR="00A90486" w:rsidRPr="00A90486" w:rsidRDefault="00A90486" w:rsidP="00A90486">
            <w:pPr>
              <w:pStyle w:val="TAH"/>
              <w:snapToGrid w:val="0"/>
              <w:rPr>
                <w:rFonts w:eastAsia="Times New Roman" w:cs="Arial"/>
              </w:rPr>
            </w:pPr>
            <w:r w:rsidRPr="00785A35">
              <w:rPr>
                <w:rFonts w:eastAsia="Times New Roman" w:cs="Arial"/>
              </w:rPr>
              <w:t xml:space="preserve">Channel </w:t>
            </w:r>
          </w:p>
        </w:tc>
        <w:tc>
          <w:tcPr>
            <w:tcW w:w="1928" w:type="dxa"/>
            <w:tcBorders>
              <w:top w:val="single" w:sz="4" w:space="0" w:color="auto"/>
              <w:left w:val="single" w:sz="4" w:space="0" w:color="auto"/>
              <w:bottom w:val="single" w:sz="4" w:space="0" w:color="auto"/>
              <w:right w:val="single" w:sz="4" w:space="0" w:color="auto"/>
            </w:tcBorders>
            <w:vAlign w:val="center"/>
          </w:tcPr>
          <w:p w14:paraId="4C358DBB" w14:textId="77777777" w:rsidR="00A90486" w:rsidRPr="00A90486" w:rsidRDefault="00A90486" w:rsidP="00A90486">
            <w:pPr>
              <w:pStyle w:val="TAH"/>
              <w:snapToGrid w:val="0"/>
              <w:rPr>
                <w:rFonts w:eastAsia="Times New Roman" w:cs="Arial"/>
              </w:rPr>
            </w:pPr>
            <w:r>
              <w:rPr>
                <w:rFonts w:eastAsia="Times New Roman" w:cs="Arial"/>
              </w:rPr>
              <w:t xml:space="preserve">No. </w:t>
            </w:r>
            <w:r w:rsidRPr="00785A35">
              <w:rPr>
                <w:rFonts w:eastAsia="Times New Roman" w:cs="Arial"/>
              </w:rPr>
              <w:t>Repetition</w:t>
            </w:r>
            <w:r>
              <w:rPr>
                <w:rFonts w:eastAsia="Times New Roman" w:cs="Arial"/>
              </w:rPr>
              <w:t>s</w:t>
            </w:r>
          </w:p>
        </w:tc>
        <w:tc>
          <w:tcPr>
            <w:tcW w:w="2253" w:type="dxa"/>
            <w:tcBorders>
              <w:top w:val="single" w:sz="4" w:space="0" w:color="auto"/>
              <w:left w:val="single" w:sz="4" w:space="0" w:color="auto"/>
              <w:bottom w:val="single" w:sz="4" w:space="0" w:color="auto"/>
              <w:right w:val="single" w:sz="4" w:space="0" w:color="auto"/>
            </w:tcBorders>
            <w:vAlign w:val="center"/>
          </w:tcPr>
          <w:p w14:paraId="3D8B23A3" w14:textId="77777777" w:rsidR="00A90486" w:rsidRPr="00785A35" w:rsidRDefault="00A90486" w:rsidP="00A90486">
            <w:pPr>
              <w:pStyle w:val="TAH"/>
              <w:snapToGrid w:val="0"/>
              <w:rPr>
                <w:rFonts w:eastAsia="Times New Roman" w:cs="Arial"/>
              </w:rPr>
            </w:pPr>
            <w:r>
              <w:rPr>
                <w:rFonts w:eastAsia="Times New Roman" w:cs="Arial"/>
              </w:rPr>
              <w:t>A</w:t>
            </w:r>
            <w:r w:rsidRPr="00785A35">
              <w:rPr>
                <w:rFonts w:eastAsia="Times New Roman" w:cs="Arial"/>
              </w:rPr>
              <w:t xml:space="preserve">ccumulated </w:t>
            </w:r>
            <w:r>
              <w:rPr>
                <w:rFonts w:eastAsia="Times New Roman" w:cs="Arial"/>
              </w:rPr>
              <w:t>Timing O</w:t>
            </w:r>
            <w:r w:rsidRPr="00785A35">
              <w:rPr>
                <w:rFonts w:eastAsia="Times New Roman" w:cs="Arial"/>
              </w:rPr>
              <w:t xml:space="preserve">ffset </w:t>
            </w:r>
          </w:p>
          <w:p w14:paraId="1DE302DA" w14:textId="77777777" w:rsidR="00A90486" w:rsidRPr="00A90486" w:rsidRDefault="00A90486" w:rsidP="00A90486">
            <w:pPr>
              <w:pStyle w:val="TAH"/>
              <w:snapToGrid w:val="0"/>
              <w:rPr>
                <w:rFonts w:eastAsia="Times New Roman" w:cs="Arial"/>
              </w:rPr>
            </w:pPr>
            <w:r w:rsidRPr="00785A35">
              <w:rPr>
                <w:rFonts w:eastAsia="Times New Roman" w:cs="Arial"/>
              </w:rPr>
              <w:t>(</w:t>
            </w:r>
            <w:r>
              <w:rPr>
                <w:rFonts w:eastAsia="Times New Roman" w:cs="Arial"/>
              </w:rPr>
              <w:t>us</w:t>
            </w:r>
            <w:r w:rsidRPr="00785A35">
              <w:rPr>
                <w:rFonts w:eastAsia="Times New Roman" w:cs="Arial"/>
              </w:rPr>
              <w:t>)</w:t>
            </w:r>
          </w:p>
        </w:tc>
      </w:tr>
      <w:tr w:rsidR="00A90486" w:rsidRPr="00690AA5" w14:paraId="102829FB"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46AAD4DE" w14:textId="6F2E8B0E" w:rsidR="00A90486" w:rsidRPr="00690AA5" w:rsidRDefault="00A90486" w:rsidP="00C439AF">
            <w:pPr>
              <w:pStyle w:val="TAC"/>
              <w:rPr>
                <w:rFonts w:eastAsia="Times New Roman"/>
                <w:lang w:val="sv-SE"/>
              </w:rPr>
            </w:pPr>
            <w:r w:rsidRPr="00690AA5">
              <w:rPr>
                <w:rFonts w:eastAsia="Times New Roman"/>
                <w:lang w:val="sv-SE"/>
              </w:rPr>
              <w:t>PUCCH format 1a</w:t>
            </w:r>
          </w:p>
        </w:tc>
        <w:tc>
          <w:tcPr>
            <w:tcW w:w="1928" w:type="dxa"/>
            <w:tcBorders>
              <w:top w:val="single" w:sz="4" w:space="0" w:color="auto"/>
              <w:left w:val="single" w:sz="4" w:space="0" w:color="auto"/>
              <w:bottom w:val="single" w:sz="4" w:space="0" w:color="auto"/>
              <w:right w:val="single" w:sz="4" w:space="0" w:color="auto"/>
            </w:tcBorders>
            <w:vAlign w:val="center"/>
            <w:hideMark/>
          </w:tcPr>
          <w:p w14:paraId="22B52EDA" w14:textId="77777777" w:rsidR="00A90486" w:rsidRPr="00690AA5" w:rsidRDefault="00A90486" w:rsidP="00C439AF">
            <w:pPr>
              <w:pStyle w:val="TAC"/>
              <w:rPr>
                <w:rFonts w:eastAsia="Times New Roman"/>
                <w:lang w:val="sv-SE"/>
              </w:rPr>
            </w:pPr>
            <w:r w:rsidRPr="003517C2">
              <w:rPr>
                <w:lang w:eastAsia="zh-CN"/>
              </w:rPr>
              <w:t>8</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BD331BF" w14:textId="77777777" w:rsidR="00A90486" w:rsidRPr="00690AA5" w:rsidRDefault="00A90486" w:rsidP="00C439AF">
            <w:pPr>
              <w:pStyle w:val="TAC"/>
              <w:rPr>
                <w:rFonts w:eastAsia="Times New Roman"/>
                <w:lang w:val="sv-SE"/>
              </w:rPr>
            </w:pPr>
            <w:r>
              <w:rPr>
                <w:lang w:eastAsia="zh-CN"/>
              </w:rPr>
              <w:t>0.08</w:t>
            </w:r>
          </w:p>
        </w:tc>
      </w:tr>
    </w:tbl>
    <w:p w14:paraId="488B1212" w14:textId="77777777" w:rsidR="00A90486" w:rsidRPr="008E21F4" w:rsidRDefault="00A90486" w:rsidP="00A00588">
      <w:pPr>
        <w:pStyle w:val="TF"/>
      </w:pPr>
    </w:p>
    <w:p w14:paraId="1354C220" w14:textId="58B83BAC" w:rsidR="00A00588" w:rsidRPr="008E21F4" w:rsidRDefault="00A00588" w:rsidP="00A00588">
      <w:pPr>
        <w:pStyle w:val="Heading4"/>
      </w:pPr>
      <w:bookmarkStart w:id="378" w:name="_Toc21018123"/>
      <w:bookmarkStart w:id="379" w:name="_Toc29486586"/>
      <w:bookmarkStart w:id="380" w:name="_Toc29757276"/>
      <w:bookmarkStart w:id="381" w:name="_Toc29758389"/>
      <w:bookmarkStart w:id="382" w:name="_Toc35952954"/>
      <w:bookmarkStart w:id="383" w:name="_Toc37174954"/>
      <w:bookmarkStart w:id="384" w:name="_Toc37176835"/>
      <w:bookmarkStart w:id="385" w:name="_Toc45831910"/>
      <w:bookmarkStart w:id="386" w:name="_Toc45832635"/>
      <w:bookmarkStart w:id="387" w:name="_Toc52547563"/>
      <w:bookmarkStart w:id="388" w:name="_Toc61111315"/>
      <w:bookmarkStart w:id="389" w:name="_Toc67911345"/>
      <w:bookmarkStart w:id="390" w:name="_Toc75185522"/>
      <w:bookmarkStart w:id="391" w:name="_Toc76501280"/>
      <w:bookmarkStart w:id="392" w:name="_Toc82895334"/>
      <w:bookmarkStart w:id="393" w:name="_Toc98570106"/>
      <w:bookmarkStart w:id="394" w:name="_Toc115094080"/>
      <w:bookmarkStart w:id="395" w:name="_Toc123218103"/>
      <w:bookmarkStart w:id="396" w:name="_Toc123219946"/>
      <w:bookmarkStart w:id="397" w:name="_Toc124186648"/>
      <w:r w:rsidRPr="008E21F4">
        <w:t>8.3.</w:t>
      </w:r>
      <w:r w:rsidR="00FE04F1">
        <w:t>2</w:t>
      </w:r>
      <w:r w:rsidRPr="008E21F4">
        <w:t>.5</w:t>
      </w:r>
      <w:r w:rsidRPr="008E21F4">
        <w:tab/>
        <w:t>Test Requirement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5A7F4AE" w14:textId="63D2AEC2" w:rsidR="00A00588" w:rsidRPr="008E21F4" w:rsidRDefault="00A00588" w:rsidP="00A00588">
      <w:r w:rsidRPr="008E21F4">
        <w:t>The fraction of falsely detected ACKs shall be less than 1% and the fraction of correctly detected ACKs shall be larger than 99% for the SNR listed in Table 8.3.1.</w:t>
      </w:r>
      <w:r w:rsidR="009017DF">
        <w:t>2.1</w:t>
      </w:r>
      <w:r w:rsidRPr="008E21F4">
        <w:t>-1.</w:t>
      </w:r>
    </w:p>
    <w:p w14:paraId="65FB1A8D" w14:textId="77777777" w:rsidR="0021611F" w:rsidRDefault="0021611F" w:rsidP="0021611F">
      <w:pPr>
        <w:pStyle w:val="TH"/>
      </w:pPr>
      <w:r>
        <w:t>Table 8.3.1.2.1-1 Minimum requirements for single user PUCCH format 1a, 1Tx</w:t>
      </w:r>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21611F" w14:paraId="165A0F73" w14:textId="77777777" w:rsidTr="002E6D6D">
        <w:tc>
          <w:tcPr>
            <w:tcW w:w="1370" w:type="dxa"/>
            <w:tcBorders>
              <w:top w:val="single" w:sz="4" w:space="0" w:color="auto"/>
              <w:left w:val="single" w:sz="4" w:space="0" w:color="auto"/>
              <w:bottom w:val="single" w:sz="4" w:space="0" w:color="auto"/>
              <w:right w:val="single" w:sz="4" w:space="0" w:color="auto"/>
            </w:tcBorders>
            <w:hideMark/>
          </w:tcPr>
          <w:p w14:paraId="6D368410" w14:textId="77777777" w:rsidR="0021611F" w:rsidRDefault="0021611F">
            <w:pPr>
              <w:pStyle w:val="TAH"/>
              <w:rPr>
                <w:lang w:val="fr-FR"/>
              </w:rPr>
            </w:pPr>
            <w:proofErr w:type="spellStart"/>
            <w:r>
              <w:rPr>
                <w:rFonts w:cs="Arial"/>
                <w:lang w:val="fr-FR" w:eastAsia="ja-JP"/>
              </w:rPr>
              <w:t>Number</w:t>
            </w:r>
            <w:proofErr w:type="spellEnd"/>
            <w:r>
              <w:rPr>
                <w:rFonts w:cs="Arial"/>
                <w:lang w:val="fr-FR" w:eastAsia="ja-JP"/>
              </w:rPr>
              <w:t xml:space="preserve"> of TX </w:t>
            </w:r>
            <w:proofErr w:type="spellStart"/>
            <w:r>
              <w:rPr>
                <w:rFonts w:cs="Arial"/>
                <w:lang w:val="fr-FR" w:eastAsia="ja-JP"/>
              </w:rPr>
              <w:t>antennas</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5F7548C8" w14:textId="77777777" w:rsidR="0021611F" w:rsidRDefault="0021611F">
            <w:pPr>
              <w:pStyle w:val="TAH"/>
              <w:rPr>
                <w:lang w:val="fr-FR"/>
              </w:rPr>
            </w:pPr>
            <w:proofErr w:type="spellStart"/>
            <w:r>
              <w:rPr>
                <w:rFonts w:cs="Arial"/>
                <w:lang w:val="fr-FR" w:eastAsia="ja-JP"/>
              </w:rPr>
              <w:t>Number</w:t>
            </w:r>
            <w:proofErr w:type="spellEnd"/>
            <w:r>
              <w:rPr>
                <w:rFonts w:cs="Arial"/>
                <w:lang w:val="fr-FR" w:eastAsia="ja-JP"/>
              </w:rPr>
              <w:t xml:space="preserve"> of RX </w:t>
            </w:r>
            <w:proofErr w:type="spellStart"/>
            <w:r>
              <w:rPr>
                <w:rFonts w:cs="Arial"/>
                <w:lang w:val="fr-FR" w:eastAsia="ja-JP"/>
              </w:rPr>
              <w:t>antennas</w:t>
            </w:r>
            <w:proofErr w:type="spellEnd"/>
          </w:p>
        </w:tc>
        <w:tc>
          <w:tcPr>
            <w:tcW w:w="1374" w:type="dxa"/>
            <w:tcBorders>
              <w:top w:val="single" w:sz="4" w:space="0" w:color="auto"/>
              <w:left w:val="single" w:sz="4" w:space="0" w:color="auto"/>
              <w:bottom w:val="single" w:sz="4" w:space="0" w:color="auto"/>
              <w:right w:val="single" w:sz="4" w:space="0" w:color="auto"/>
            </w:tcBorders>
            <w:hideMark/>
          </w:tcPr>
          <w:p w14:paraId="3175FAF2" w14:textId="77777777" w:rsidR="0021611F" w:rsidRDefault="0021611F">
            <w:pPr>
              <w:pStyle w:val="TAH"/>
              <w:rPr>
                <w:lang w:val="fr-FR"/>
              </w:rPr>
            </w:pPr>
            <w:r>
              <w:rPr>
                <w:lang w:val="fr-FR"/>
              </w:rPr>
              <w:t xml:space="preserve">Channel </w:t>
            </w:r>
            <w:proofErr w:type="spellStart"/>
            <w:r>
              <w:rPr>
                <w:lang w:val="fr-FR"/>
              </w:rPr>
              <w:t>Bandwidth</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1628EB09" w14:textId="77777777" w:rsidR="0021611F" w:rsidRDefault="0021611F">
            <w:pPr>
              <w:pStyle w:val="TAH"/>
              <w:rPr>
                <w:lang w:val="fr-FR"/>
              </w:rPr>
            </w:pPr>
            <w:proofErr w:type="spellStart"/>
            <w:r>
              <w:rPr>
                <w:rFonts w:cs="Arial"/>
                <w:lang w:val="fr-FR" w:eastAsia="ja-JP"/>
              </w:rPr>
              <w:t>Cyclic</w:t>
            </w:r>
            <w:proofErr w:type="spellEnd"/>
            <w:r>
              <w:rPr>
                <w:rFonts w:cs="Arial"/>
                <w:lang w:val="fr-FR" w:eastAsia="ja-JP"/>
              </w:rPr>
              <w:t xml:space="preserve"> </w:t>
            </w:r>
            <w:proofErr w:type="spellStart"/>
            <w:r>
              <w:rPr>
                <w:rFonts w:cs="Arial"/>
                <w:lang w:val="fr-FR" w:eastAsia="ja-JP"/>
              </w:rPr>
              <w:t>Prefix</w:t>
            </w:r>
            <w:proofErr w:type="spellEnd"/>
          </w:p>
        </w:tc>
        <w:tc>
          <w:tcPr>
            <w:tcW w:w="1682" w:type="dxa"/>
            <w:tcBorders>
              <w:top w:val="single" w:sz="4" w:space="0" w:color="auto"/>
              <w:left w:val="single" w:sz="4" w:space="0" w:color="auto"/>
              <w:bottom w:val="single" w:sz="4" w:space="0" w:color="auto"/>
              <w:right w:val="single" w:sz="4" w:space="0" w:color="auto"/>
            </w:tcBorders>
            <w:hideMark/>
          </w:tcPr>
          <w:p w14:paraId="3ACD78EF" w14:textId="77777777" w:rsidR="0021611F" w:rsidRDefault="0021611F">
            <w:pPr>
              <w:pStyle w:val="TAH"/>
              <w:rPr>
                <w:rFonts w:cs="Arial"/>
                <w:lang w:val="fr-FR" w:eastAsia="zh-CN"/>
              </w:rPr>
            </w:pPr>
            <w:r>
              <w:rPr>
                <w:rFonts w:cs="Arial"/>
                <w:lang w:val="fr-FR" w:eastAsia="ja-JP"/>
              </w:rPr>
              <w:t xml:space="preserve">Propagation conditions </w:t>
            </w:r>
            <w:r>
              <w:rPr>
                <w:rFonts w:cs="Arial"/>
                <w:lang w:val="fr-FR" w:eastAsia="zh-CN"/>
              </w:rPr>
              <w:t>and</w:t>
            </w:r>
          </w:p>
          <w:p w14:paraId="77A5394B" w14:textId="77777777" w:rsidR="0021611F" w:rsidRDefault="0021611F">
            <w:pPr>
              <w:pStyle w:val="TAH"/>
              <w:rPr>
                <w:lang w:val="fr-FR"/>
              </w:rPr>
            </w:pPr>
            <w:proofErr w:type="spellStart"/>
            <w:r>
              <w:rPr>
                <w:rFonts w:cs="Arial"/>
                <w:lang w:val="fr-FR" w:eastAsia="zh-CN"/>
              </w:rPr>
              <w:t>correlation</w:t>
            </w:r>
            <w:proofErr w:type="spellEnd"/>
            <w:r>
              <w:rPr>
                <w:rFonts w:cs="Arial"/>
                <w:lang w:val="fr-FR" w:eastAsia="zh-CN"/>
              </w:rPr>
              <w:t xml:space="preserve"> matrix</w:t>
            </w:r>
            <w:r>
              <w:rPr>
                <w:rFonts w:cs="Arial"/>
                <w:lang w:val="fr-FR" w:eastAsia="ja-JP"/>
              </w:rPr>
              <w:t xml:space="preserve"> (Annex C)</w:t>
            </w:r>
          </w:p>
        </w:tc>
        <w:tc>
          <w:tcPr>
            <w:tcW w:w="1197" w:type="dxa"/>
            <w:tcBorders>
              <w:top w:val="single" w:sz="4" w:space="0" w:color="auto"/>
              <w:left w:val="single" w:sz="4" w:space="0" w:color="auto"/>
              <w:bottom w:val="single" w:sz="4" w:space="0" w:color="auto"/>
              <w:right w:val="single" w:sz="4" w:space="0" w:color="auto"/>
            </w:tcBorders>
            <w:hideMark/>
          </w:tcPr>
          <w:p w14:paraId="1893F599" w14:textId="77777777" w:rsidR="0021611F" w:rsidRDefault="0021611F">
            <w:pPr>
              <w:pStyle w:val="TAH"/>
              <w:rPr>
                <w:lang w:val="fr-FR"/>
              </w:rPr>
            </w:pPr>
            <w:r>
              <w:rPr>
                <w:rFonts w:cs="Arial"/>
                <w:lang w:val="en-US" w:eastAsia="ja-JP"/>
              </w:rPr>
              <w:t>Repetitions</w:t>
            </w:r>
          </w:p>
        </w:tc>
        <w:tc>
          <w:tcPr>
            <w:tcW w:w="1368" w:type="dxa"/>
            <w:tcBorders>
              <w:top w:val="single" w:sz="4" w:space="0" w:color="auto"/>
              <w:left w:val="single" w:sz="4" w:space="0" w:color="auto"/>
              <w:bottom w:val="single" w:sz="4" w:space="0" w:color="auto"/>
              <w:right w:val="single" w:sz="4" w:space="0" w:color="auto"/>
            </w:tcBorders>
            <w:hideMark/>
          </w:tcPr>
          <w:p w14:paraId="7F41B217" w14:textId="77777777" w:rsidR="0021611F" w:rsidRDefault="0021611F">
            <w:pPr>
              <w:pStyle w:val="TAH"/>
              <w:rPr>
                <w:lang w:val="fr-FR"/>
              </w:rPr>
            </w:pPr>
            <w:r>
              <w:rPr>
                <w:lang w:val="fr-FR"/>
              </w:rPr>
              <w:t>SNR (dB)</w:t>
            </w:r>
          </w:p>
        </w:tc>
      </w:tr>
      <w:tr w:rsidR="0021611F" w14:paraId="1C0B0B7B" w14:textId="77777777" w:rsidTr="002E6D6D">
        <w:tc>
          <w:tcPr>
            <w:tcW w:w="1370" w:type="dxa"/>
            <w:tcBorders>
              <w:top w:val="single" w:sz="4" w:space="0" w:color="auto"/>
              <w:left w:val="single" w:sz="4" w:space="0" w:color="auto"/>
              <w:bottom w:val="single" w:sz="4" w:space="0" w:color="auto"/>
              <w:right w:val="single" w:sz="4" w:space="0" w:color="auto"/>
            </w:tcBorders>
            <w:hideMark/>
          </w:tcPr>
          <w:p w14:paraId="180F6241" w14:textId="77777777" w:rsidR="0021611F" w:rsidRDefault="0021611F">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2139294A" w14:textId="77777777" w:rsidR="0021611F" w:rsidRDefault="0021611F">
            <w:pPr>
              <w:pStyle w:val="TAC"/>
              <w:rPr>
                <w:lang w:val="fr-FR"/>
              </w:rPr>
            </w:pPr>
            <w:r>
              <w:rPr>
                <w:lang w:val="fr-FR"/>
              </w:rPr>
              <w:t>1</w:t>
            </w:r>
          </w:p>
        </w:tc>
        <w:tc>
          <w:tcPr>
            <w:tcW w:w="1374" w:type="dxa"/>
            <w:tcBorders>
              <w:top w:val="single" w:sz="4" w:space="0" w:color="auto"/>
              <w:left w:val="single" w:sz="4" w:space="0" w:color="auto"/>
              <w:bottom w:val="single" w:sz="4" w:space="0" w:color="auto"/>
              <w:right w:val="single" w:sz="4" w:space="0" w:color="auto"/>
            </w:tcBorders>
            <w:hideMark/>
          </w:tcPr>
          <w:p w14:paraId="28F1AEE9" w14:textId="77777777" w:rsidR="0021611F" w:rsidRDefault="0021611F">
            <w:pPr>
              <w:pStyle w:val="TAC"/>
              <w:rPr>
                <w:lang w:val="fr-FR"/>
              </w:rPr>
            </w:pPr>
            <w:r>
              <w:rPr>
                <w:lang w:val="fr-FR"/>
              </w:rPr>
              <w:t>1.4MHz</w:t>
            </w:r>
          </w:p>
        </w:tc>
        <w:tc>
          <w:tcPr>
            <w:tcW w:w="1267" w:type="dxa"/>
            <w:tcBorders>
              <w:top w:val="single" w:sz="4" w:space="0" w:color="auto"/>
              <w:left w:val="single" w:sz="4" w:space="0" w:color="auto"/>
              <w:bottom w:val="single" w:sz="4" w:space="0" w:color="auto"/>
              <w:right w:val="single" w:sz="4" w:space="0" w:color="auto"/>
            </w:tcBorders>
            <w:hideMark/>
          </w:tcPr>
          <w:p w14:paraId="5ACFEEDE" w14:textId="77777777" w:rsidR="0021611F" w:rsidRDefault="0021611F">
            <w:pPr>
              <w:pStyle w:val="TAC"/>
              <w:rPr>
                <w:lang w:val="fr-FR"/>
              </w:rPr>
            </w:pPr>
            <w:r>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760BACC3" w14:textId="08FC013F" w:rsidR="0021611F" w:rsidRPr="002E6D6D" w:rsidRDefault="00C4311E">
            <w:pPr>
              <w:pStyle w:val="TAC"/>
              <w:rPr>
                <w:highlight w:val="yellow"/>
                <w:lang w:val="fr-FR"/>
              </w:rPr>
            </w:pPr>
            <w:r w:rsidRPr="002E6D6D">
              <w:rPr>
                <w:rFonts w:eastAsiaTheme="minorEastAsia"/>
                <w:szCs w:val="24"/>
                <w:highlight w:val="yellow"/>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38EFA72E" w14:textId="77777777" w:rsidR="0021611F" w:rsidRDefault="0021611F">
            <w:pPr>
              <w:pStyle w:val="TAC"/>
              <w:rPr>
                <w:lang w:val="fr-FR"/>
              </w:rPr>
            </w:pPr>
            <w:r>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5CED70BE" w14:textId="77777777" w:rsidR="0021611F" w:rsidRPr="0083175F" w:rsidRDefault="0021611F">
            <w:pPr>
              <w:pStyle w:val="TAC"/>
              <w:rPr>
                <w:highlight w:val="yellow"/>
                <w:lang w:val="fr-FR"/>
              </w:rPr>
            </w:pPr>
            <w:r w:rsidRPr="0083175F">
              <w:rPr>
                <w:highlight w:val="yellow"/>
                <w:lang w:val="fr-FR"/>
              </w:rPr>
              <w:t>TBD</w:t>
            </w:r>
          </w:p>
        </w:tc>
      </w:tr>
      <w:tr w:rsidR="0021611F" w14:paraId="7222CF2E" w14:textId="77777777" w:rsidTr="002E6D6D">
        <w:tc>
          <w:tcPr>
            <w:tcW w:w="1370" w:type="dxa"/>
            <w:tcBorders>
              <w:top w:val="single" w:sz="4" w:space="0" w:color="auto"/>
              <w:left w:val="single" w:sz="4" w:space="0" w:color="auto"/>
              <w:bottom w:val="single" w:sz="4" w:space="0" w:color="auto"/>
              <w:right w:val="single" w:sz="4" w:space="0" w:color="auto"/>
            </w:tcBorders>
            <w:hideMark/>
          </w:tcPr>
          <w:p w14:paraId="6EC43B15" w14:textId="77777777" w:rsidR="0021611F" w:rsidRDefault="0021611F">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791B86D1" w14:textId="77777777" w:rsidR="0021611F" w:rsidRDefault="0021611F">
            <w:pPr>
              <w:pStyle w:val="TAC"/>
              <w:rPr>
                <w:lang w:val="fr-FR"/>
              </w:rPr>
            </w:pPr>
            <w:r>
              <w:rPr>
                <w:lang w:val="fr-FR"/>
              </w:rPr>
              <w:t>2</w:t>
            </w:r>
          </w:p>
        </w:tc>
        <w:tc>
          <w:tcPr>
            <w:tcW w:w="1374" w:type="dxa"/>
            <w:tcBorders>
              <w:top w:val="single" w:sz="4" w:space="0" w:color="auto"/>
              <w:left w:val="single" w:sz="4" w:space="0" w:color="auto"/>
              <w:bottom w:val="single" w:sz="4" w:space="0" w:color="auto"/>
              <w:right w:val="single" w:sz="4" w:space="0" w:color="auto"/>
            </w:tcBorders>
            <w:hideMark/>
          </w:tcPr>
          <w:p w14:paraId="300FF93C" w14:textId="77777777" w:rsidR="0021611F" w:rsidRDefault="0021611F">
            <w:pPr>
              <w:pStyle w:val="TAC"/>
              <w:rPr>
                <w:lang w:val="fr-FR"/>
              </w:rPr>
            </w:pPr>
            <w:r>
              <w:rPr>
                <w:lang w:val="fr-FR"/>
              </w:rPr>
              <w:t>1.4MHz</w:t>
            </w:r>
          </w:p>
        </w:tc>
        <w:tc>
          <w:tcPr>
            <w:tcW w:w="1267" w:type="dxa"/>
            <w:tcBorders>
              <w:top w:val="single" w:sz="4" w:space="0" w:color="auto"/>
              <w:left w:val="single" w:sz="4" w:space="0" w:color="auto"/>
              <w:bottom w:val="single" w:sz="4" w:space="0" w:color="auto"/>
              <w:right w:val="single" w:sz="4" w:space="0" w:color="auto"/>
            </w:tcBorders>
            <w:hideMark/>
          </w:tcPr>
          <w:p w14:paraId="6FD94FA1" w14:textId="77777777" w:rsidR="0021611F" w:rsidRDefault="0021611F">
            <w:pPr>
              <w:pStyle w:val="TAC"/>
              <w:rPr>
                <w:lang w:val="fr-FR"/>
              </w:rPr>
            </w:pPr>
            <w:r>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7ED0D5B6" w14:textId="1F526E7E" w:rsidR="0021611F" w:rsidRPr="002E6D6D" w:rsidRDefault="00C4311E">
            <w:pPr>
              <w:pStyle w:val="TAC"/>
              <w:rPr>
                <w:highlight w:val="yellow"/>
                <w:lang w:val="fr-FR"/>
              </w:rPr>
            </w:pPr>
            <w:r w:rsidRPr="002E6D6D">
              <w:rPr>
                <w:rFonts w:eastAsiaTheme="minorEastAsia"/>
                <w:szCs w:val="24"/>
                <w:highlight w:val="yellow"/>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2CA39BA2" w14:textId="77777777" w:rsidR="0021611F" w:rsidRDefault="0021611F">
            <w:pPr>
              <w:pStyle w:val="TAC"/>
              <w:rPr>
                <w:lang w:val="fr-FR"/>
              </w:rPr>
            </w:pPr>
            <w:r>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1B965AB7" w14:textId="77777777" w:rsidR="0021611F" w:rsidRPr="0083175F" w:rsidRDefault="0021611F">
            <w:pPr>
              <w:pStyle w:val="TAC"/>
              <w:rPr>
                <w:highlight w:val="yellow"/>
                <w:lang w:val="fr-FR"/>
              </w:rPr>
            </w:pPr>
            <w:r w:rsidRPr="0083175F">
              <w:rPr>
                <w:highlight w:val="yellow"/>
                <w:lang w:val="fr-FR"/>
              </w:rPr>
              <w:t>TBD</w:t>
            </w:r>
          </w:p>
        </w:tc>
      </w:tr>
      <w:tr w:rsidR="0021611F" w14:paraId="53CD05C1" w14:textId="77777777" w:rsidTr="0021611F">
        <w:tc>
          <w:tcPr>
            <w:tcW w:w="9629" w:type="dxa"/>
            <w:gridSpan w:val="7"/>
            <w:tcBorders>
              <w:top w:val="single" w:sz="4" w:space="0" w:color="auto"/>
              <w:left w:val="single" w:sz="4" w:space="0" w:color="auto"/>
              <w:bottom w:val="single" w:sz="4" w:space="0" w:color="auto"/>
              <w:right w:val="single" w:sz="4" w:space="0" w:color="auto"/>
            </w:tcBorders>
            <w:hideMark/>
          </w:tcPr>
          <w:p w14:paraId="3C731A76" w14:textId="77777777" w:rsidR="0021611F" w:rsidRDefault="0021611F">
            <w:pPr>
              <w:pStyle w:val="TAN"/>
              <w:rPr>
                <w:lang w:val="fr-FR" w:eastAsia="ja-JP"/>
              </w:rPr>
            </w:pPr>
            <w:r>
              <w:rPr>
                <w:lang w:val="fr-FR"/>
              </w:rPr>
              <w:t>Note 1</w:t>
            </w:r>
            <w:r>
              <w:rPr>
                <w:lang w:val="fr-FR"/>
              </w:rPr>
              <w:tab/>
            </w:r>
            <w:r>
              <w:rPr>
                <w:lang w:val="fr-FR" w:eastAsia="ja-JP"/>
              </w:rPr>
              <w:t xml:space="preserve">Frequency </w:t>
            </w:r>
            <w:proofErr w:type="spellStart"/>
            <w:r>
              <w:rPr>
                <w:lang w:val="fr-FR" w:eastAsia="ja-JP"/>
              </w:rPr>
              <w:t>Hopping</w:t>
            </w:r>
            <w:proofErr w:type="spellEnd"/>
            <w:r>
              <w:rPr>
                <w:lang w:val="fr-FR" w:eastAsia="ja-JP"/>
              </w:rPr>
              <w:t>: OFF</w:t>
            </w:r>
          </w:p>
          <w:p w14:paraId="26CAF95C" w14:textId="4421F4BF" w:rsidR="0021611F" w:rsidRDefault="0021611F">
            <w:pPr>
              <w:pStyle w:val="TAN"/>
              <w:rPr>
                <w:lang w:val="fr-FR"/>
              </w:rPr>
            </w:pPr>
            <w:r>
              <w:rPr>
                <w:lang w:val="fr-FR"/>
              </w:rPr>
              <w:t>Note 2</w:t>
            </w:r>
            <w:r>
              <w:rPr>
                <w:lang w:val="fr-FR"/>
              </w:rPr>
              <w:tab/>
            </w:r>
            <w:r>
              <w:rPr>
                <w:rFonts w:eastAsia="MS Mincho"/>
                <w:lang w:val="fr-FR" w:eastAsia="ja-JP"/>
              </w:rPr>
              <w:t xml:space="preserve">Guard </w:t>
            </w:r>
            <w:proofErr w:type="spellStart"/>
            <w:r>
              <w:rPr>
                <w:rFonts w:eastAsia="MS Mincho"/>
                <w:lang w:val="fr-FR" w:eastAsia="ja-JP"/>
              </w:rPr>
              <w:t>period</w:t>
            </w:r>
            <w:proofErr w:type="spellEnd"/>
            <w:r>
              <w:rPr>
                <w:rFonts w:eastAsia="MS Mincho"/>
                <w:lang w:val="fr-FR" w:eastAsia="ja-JP"/>
              </w:rPr>
              <w:t xml:space="preserve"> </w:t>
            </w:r>
            <w:proofErr w:type="spellStart"/>
            <w:r>
              <w:rPr>
                <w:rFonts w:eastAsia="MS Mincho"/>
                <w:lang w:val="fr-FR" w:eastAsia="ja-JP"/>
              </w:rPr>
              <w:t>shall</w:t>
            </w:r>
            <w:proofErr w:type="spellEnd"/>
            <w:r>
              <w:rPr>
                <w:rFonts w:eastAsia="MS Mincho"/>
                <w:lang w:val="fr-FR" w:eastAsia="ja-JP"/>
              </w:rPr>
              <w:t xml:space="preserve"> </w:t>
            </w:r>
            <w:proofErr w:type="spellStart"/>
            <w:r>
              <w:rPr>
                <w:rFonts w:eastAsia="MS Mincho"/>
                <w:lang w:val="fr-FR" w:eastAsia="ja-JP"/>
              </w:rPr>
              <w:t>be</w:t>
            </w:r>
            <w:proofErr w:type="spellEnd"/>
            <w:r>
              <w:rPr>
                <w:rFonts w:eastAsia="MS Mincho"/>
                <w:lang w:val="fr-FR" w:eastAsia="ja-JP"/>
              </w:rPr>
              <w:t xml:space="preserve"> </w:t>
            </w:r>
            <w:proofErr w:type="spellStart"/>
            <w:r>
              <w:rPr>
                <w:rFonts w:eastAsia="MS Mincho"/>
                <w:lang w:val="fr-FR" w:eastAsia="ja-JP"/>
              </w:rPr>
              <w:t>created</w:t>
            </w:r>
            <w:proofErr w:type="spellEnd"/>
            <w:r>
              <w:rPr>
                <w:rFonts w:eastAsia="MS Mincho"/>
                <w:lang w:val="fr-FR" w:eastAsia="ja-JP"/>
              </w:rPr>
              <w:t xml:space="preserve"> </w:t>
            </w:r>
            <w:proofErr w:type="spellStart"/>
            <w:r>
              <w:rPr>
                <w:rFonts w:eastAsia="MS Mincho"/>
                <w:lang w:val="fr-FR" w:eastAsia="ja-JP"/>
              </w:rPr>
              <w:t>according</w:t>
            </w:r>
            <w:proofErr w:type="spellEnd"/>
            <w:r>
              <w:rPr>
                <w:rFonts w:eastAsia="MS Mincho"/>
                <w:lang w:val="fr-FR" w:eastAsia="ja-JP"/>
              </w:rPr>
              <w:t xml:space="preserve"> to TS36.211 [12], 5.2.5.</w:t>
            </w:r>
          </w:p>
        </w:tc>
      </w:tr>
    </w:tbl>
    <w:p w14:paraId="292A62B9" w14:textId="77777777" w:rsidR="00A00588" w:rsidRPr="008E21F4" w:rsidRDefault="00A00588" w:rsidP="00A00588"/>
    <w:p w14:paraId="5A1A2999" w14:textId="77777777" w:rsidR="00A00588" w:rsidRPr="008E21F4" w:rsidRDefault="00A00588" w:rsidP="00A00588">
      <w:pPr>
        <w:pStyle w:val="NO"/>
      </w:pPr>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Annex G.</w:t>
      </w:r>
    </w:p>
    <w:p w14:paraId="675BA663" w14:textId="420B0380" w:rsidR="006A3D4A" w:rsidRDefault="006A3D4A">
      <w:pPr>
        <w:rPr>
          <w:noProof/>
        </w:rPr>
      </w:pPr>
    </w:p>
    <w:p w14:paraId="25D07936" w14:textId="7B600CDA" w:rsidR="00BF2480" w:rsidRDefault="00BF2480" w:rsidP="00BF2480">
      <w:pPr>
        <w:jc w:val="center"/>
        <w:rPr>
          <w:b/>
          <w:i/>
          <w:noProof/>
          <w:color w:val="FF0000"/>
          <w:lang w:val="en-US" w:eastAsia="zh-CN"/>
        </w:rPr>
      </w:pPr>
      <w:r w:rsidRPr="0092498C">
        <w:rPr>
          <w:b/>
          <w:i/>
          <w:noProof/>
          <w:color w:val="FF0000"/>
          <w:lang w:val="en-US" w:eastAsia="zh-CN"/>
        </w:rPr>
        <w:t xml:space="preserve">&lt;End of change </w:t>
      </w:r>
      <w:r w:rsidR="00AA5BAA">
        <w:rPr>
          <w:b/>
          <w:i/>
          <w:noProof/>
          <w:color w:val="FF0000"/>
          <w:lang w:val="en-US" w:eastAsia="zh-CN"/>
        </w:rPr>
        <w:t>4</w:t>
      </w:r>
      <w:r w:rsidRPr="0092498C">
        <w:rPr>
          <w:b/>
          <w:i/>
          <w:noProof/>
          <w:color w:val="FF0000"/>
          <w:lang w:val="en-US" w:eastAsia="zh-CN"/>
        </w:rPr>
        <w:t>&gt;</w:t>
      </w:r>
    </w:p>
    <w:p w14:paraId="422E6E60" w14:textId="77777777" w:rsidR="00BC1942" w:rsidRDefault="00BC1942">
      <w:pPr>
        <w:spacing w:after="0"/>
        <w:rPr>
          <w:b/>
          <w:i/>
          <w:noProof/>
          <w:color w:val="FF0000"/>
          <w:lang w:val="en-US" w:eastAsia="zh-CN"/>
        </w:rPr>
      </w:pPr>
      <w:r>
        <w:rPr>
          <w:b/>
          <w:i/>
          <w:noProof/>
          <w:color w:val="FF0000"/>
          <w:lang w:val="en-US" w:eastAsia="zh-CN"/>
        </w:rPr>
        <w:br w:type="page"/>
      </w:r>
    </w:p>
    <w:p w14:paraId="57F7BBE6" w14:textId="44B3D63B" w:rsidR="00B65B94" w:rsidRPr="0092498C" w:rsidRDefault="00B65B94" w:rsidP="00B65B9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5</w:t>
      </w:r>
      <w:r w:rsidRPr="0092498C">
        <w:rPr>
          <w:b/>
          <w:i/>
          <w:noProof/>
          <w:color w:val="FF0000"/>
          <w:lang w:val="en-US" w:eastAsia="zh-CN"/>
        </w:rPr>
        <w:t>&gt;</w:t>
      </w:r>
    </w:p>
    <w:p w14:paraId="19832A3A" w14:textId="77777777" w:rsidR="00B65B94" w:rsidRPr="0092498C" w:rsidRDefault="00B65B94" w:rsidP="00BF2480">
      <w:pPr>
        <w:jc w:val="center"/>
        <w:rPr>
          <w:b/>
          <w:i/>
          <w:noProof/>
          <w:color w:val="FF0000"/>
          <w:lang w:val="en-US" w:eastAsia="zh-CN"/>
        </w:rPr>
      </w:pPr>
    </w:p>
    <w:p w14:paraId="583912A5" w14:textId="77777777" w:rsidR="00A00588" w:rsidRPr="008E21F4" w:rsidRDefault="00A00588" w:rsidP="00A00588">
      <w:pPr>
        <w:pStyle w:val="Heading2"/>
      </w:pPr>
      <w:r w:rsidRPr="008E21F4">
        <w:t>Performance requirements for PRACH</w:t>
      </w:r>
    </w:p>
    <w:p w14:paraId="208D31DD" w14:textId="77777777" w:rsidR="00A00588" w:rsidRPr="008E21F4" w:rsidRDefault="00A00588" w:rsidP="00A00588">
      <w:pPr>
        <w:pStyle w:val="Heading3"/>
      </w:pPr>
      <w:bookmarkStart w:id="398" w:name="_Toc21018149"/>
      <w:bookmarkStart w:id="399" w:name="_Toc29486612"/>
      <w:bookmarkStart w:id="400" w:name="_Toc29757302"/>
      <w:bookmarkStart w:id="401" w:name="_Toc29758415"/>
      <w:bookmarkStart w:id="402" w:name="_Toc35952980"/>
      <w:bookmarkStart w:id="403" w:name="_Toc37174980"/>
      <w:bookmarkStart w:id="404" w:name="_Toc37176861"/>
      <w:bookmarkStart w:id="405" w:name="_Toc45831936"/>
      <w:bookmarkStart w:id="406" w:name="_Toc45832661"/>
      <w:bookmarkStart w:id="407" w:name="_Toc52547589"/>
      <w:bookmarkStart w:id="408" w:name="_Toc61111341"/>
      <w:bookmarkStart w:id="409" w:name="_Toc67911371"/>
      <w:bookmarkStart w:id="410" w:name="_Toc75185548"/>
      <w:bookmarkStart w:id="411" w:name="_Toc76501306"/>
      <w:bookmarkStart w:id="412" w:name="_Toc82895360"/>
      <w:bookmarkStart w:id="413" w:name="_Toc98570132"/>
      <w:bookmarkStart w:id="414" w:name="_Toc115094106"/>
      <w:bookmarkStart w:id="415" w:name="_Toc123218129"/>
      <w:bookmarkStart w:id="416" w:name="_Toc123219972"/>
      <w:bookmarkStart w:id="417" w:name="_Toc124186674"/>
      <w:r w:rsidRPr="008E21F4">
        <w:t>8.4.1</w:t>
      </w:r>
      <w:r w:rsidRPr="008E21F4">
        <w:tab/>
        <w:t>PRACH false alarm probability and missed detection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3BEB0AB" w14:textId="77777777" w:rsidR="00A00588" w:rsidRPr="008E21F4" w:rsidRDefault="00A00588" w:rsidP="00A00588">
      <w:pPr>
        <w:pStyle w:val="Heading4"/>
      </w:pPr>
      <w:bookmarkStart w:id="418" w:name="_Toc21018150"/>
      <w:bookmarkStart w:id="419" w:name="_Toc29486613"/>
      <w:bookmarkStart w:id="420" w:name="_Toc29757303"/>
      <w:bookmarkStart w:id="421" w:name="_Toc29758416"/>
      <w:bookmarkStart w:id="422" w:name="_Toc35952981"/>
      <w:bookmarkStart w:id="423" w:name="_Toc37174981"/>
      <w:bookmarkStart w:id="424" w:name="_Toc37176862"/>
      <w:bookmarkStart w:id="425" w:name="_Toc45831937"/>
      <w:bookmarkStart w:id="426" w:name="_Toc45832662"/>
      <w:bookmarkStart w:id="427" w:name="_Toc52547590"/>
      <w:bookmarkStart w:id="428" w:name="_Toc61111342"/>
      <w:bookmarkStart w:id="429" w:name="_Toc67911372"/>
      <w:bookmarkStart w:id="430" w:name="_Toc75185549"/>
      <w:bookmarkStart w:id="431" w:name="_Toc76501307"/>
      <w:bookmarkStart w:id="432" w:name="_Toc82895361"/>
      <w:bookmarkStart w:id="433" w:name="_Toc98570133"/>
      <w:bookmarkStart w:id="434" w:name="_Toc115094107"/>
      <w:bookmarkStart w:id="435" w:name="_Toc123218130"/>
      <w:bookmarkStart w:id="436" w:name="_Toc123219973"/>
      <w:bookmarkStart w:id="437" w:name="_Toc124186675"/>
      <w:r w:rsidRPr="008E21F4">
        <w:t>8.4.1.1</w:t>
      </w:r>
      <w:r w:rsidRPr="008E21F4">
        <w:tab/>
        <w:t>Definition and applicability</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58C719B" w14:textId="77777777" w:rsidR="00A00588" w:rsidRPr="008E21F4" w:rsidRDefault="00A00588" w:rsidP="00A00588">
      <w:pPr>
        <w:rPr>
          <w:rFonts w:eastAsia="?c?e?o“A‘??S?V?b?N‘I" w:cs="v4.2.0"/>
        </w:rPr>
      </w:pPr>
      <w:r w:rsidRPr="008E21F4">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7EF06DA" w14:textId="77777777" w:rsidR="00A00588" w:rsidRPr="008E21F4" w:rsidRDefault="00A00588" w:rsidP="00A00588">
      <w:pPr>
        <w:rPr>
          <w:rFonts w:eastAsia="?c?e?o“A‘??S?V?b?N‘I" w:cs="v4.2.0"/>
        </w:rPr>
      </w:pPr>
      <w:r w:rsidRPr="008E21F4">
        <w:rPr>
          <w:rFonts w:eastAsia="?c?e?o“A‘??S?V?b?N‘I" w:cs="v4.2.0"/>
        </w:rPr>
        <w:t>Pfa is defined as a conditional total probability of erroneous detection of the preamble (</w:t>
      </w:r>
      <w:proofErr w:type="gramStart"/>
      <w:r w:rsidRPr="008E21F4">
        <w:rPr>
          <w:rFonts w:eastAsia="?c?e?o“A‘??S?V?b?N‘I" w:cs="v4.2.0"/>
        </w:rPr>
        <w:t>i.e.</w:t>
      </w:r>
      <w:proofErr w:type="gramEnd"/>
      <w:r w:rsidRPr="008E21F4">
        <w:rPr>
          <w:rFonts w:eastAsia="?c?e?o“A‘??S?V?b?N‘I" w:cs="v4.2.0"/>
        </w:rPr>
        <w:t xml:space="preserve"> </w:t>
      </w:r>
      <w:r w:rsidRPr="008E21F4">
        <w:rPr>
          <w:noProof/>
        </w:rPr>
        <w:t>erroneous detection from any detector</w:t>
      </w:r>
      <w:r w:rsidRPr="008E21F4">
        <w:rPr>
          <w:rFonts w:eastAsia="?c?e?o“A‘??S?V?b?N‘I" w:cs="v4.2.0"/>
        </w:rPr>
        <w:t>) when input is only noise.</w:t>
      </w:r>
    </w:p>
    <w:p w14:paraId="47E68DDF" w14:textId="73D91A22" w:rsidR="00A00588" w:rsidRPr="008E21F4" w:rsidRDefault="00D75B22" w:rsidP="00A00588">
      <w:pPr>
        <w:rPr>
          <w:rFonts w:eastAsia="?c?e?o“A‘??S?V?b?N‘I" w:cs="v4.2.0"/>
        </w:rPr>
      </w:pPr>
      <w:r w:rsidRPr="00720839">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w:t>
      </w:r>
      <w:r>
        <w:t xml:space="preserve"> </w:t>
      </w:r>
      <w:r w:rsidRPr="00720839">
        <w:t xml:space="preserve">For </w:t>
      </w:r>
      <w:r w:rsidR="00914610" w:rsidRPr="002E6D6D">
        <w:rPr>
          <w:rFonts w:eastAsiaTheme="minorEastAsia"/>
          <w:szCs w:val="24"/>
          <w:highlight w:val="yellow"/>
          <w:lang w:eastAsia="zh-CN"/>
        </w:rPr>
        <w:t>NTN-TDLA100-5</w:t>
      </w:r>
      <w:r w:rsidRPr="00720839">
        <w:t>, a timing estimation error occurs if the estimation error of the timing of the strongest path is larger than 2.08us. The strongest path for the timing estimation error refers to the strongest path</w:t>
      </w:r>
      <w:r w:rsidRPr="008E21F4">
        <w:rPr>
          <w:rFonts w:eastAsia="?c?e?o“A‘??S?V?b?N‘I" w:cs="v4.2.0"/>
        </w:rPr>
        <w:t xml:space="preserve"> </w:t>
      </w:r>
      <w:r w:rsidR="00A00588" w:rsidRPr="008E21F4">
        <w:rPr>
          <w:rFonts w:eastAsia="?c?e?o“A‘??S?V?b?N‘I" w:cs="v4.2.0"/>
        </w:rPr>
        <w:t>(</w:t>
      </w:r>
      <w:proofErr w:type="gramStart"/>
      <w:r w:rsidR="00A00588" w:rsidRPr="008E21F4">
        <w:rPr>
          <w:rFonts w:eastAsia="?c?e?o“A‘??S?V?b?N‘I" w:cs="v4.2.0"/>
        </w:rPr>
        <w:t>i.e.</w:t>
      </w:r>
      <w:proofErr w:type="gramEnd"/>
      <w:r w:rsidR="00A00588" w:rsidRPr="008E21F4">
        <w:rPr>
          <w:rFonts w:eastAsia="?c?e?o“A‘??S?V?b?N‘I" w:cs="v4.2.0"/>
        </w:rPr>
        <w:t xml:space="preserve"> average of the delay of all paths having the same highest gain = 310ns for ETU) in the power delay profile.</w:t>
      </w:r>
    </w:p>
    <w:p w14:paraId="346E9A2C" w14:textId="714B7B85" w:rsidR="00A00588" w:rsidRPr="008E21F4" w:rsidRDefault="00A00588" w:rsidP="003E315A">
      <w:r w:rsidRPr="008E21F4">
        <w:rPr>
          <w:rFonts w:eastAsia="?c?e?o“A‘??S?V?b?N‘I" w:cs="v4.2.0"/>
        </w:rPr>
        <w:t>The test preambles for normal mode are listed in table A.6-1</w:t>
      </w:r>
      <w:r w:rsidR="003E315A">
        <w:rPr>
          <w:rFonts w:eastAsia="?c?e?o“A‘??S?V?b?N‘I" w:cs="v4.2.0"/>
        </w:rPr>
        <w:t>.</w:t>
      </w:r>
    </w:p>
    <w:p w14:paraId="121D5E48" w14:textId="77777777" w:rsidR="00A00588" w:rsidRPr="008E21F4" w:rsidRDefault="00A00588" w:rsidP="00A00588">
      <w:pPr>
        <w:pStyle w:val="Heading4"/>
      </w:pPr>
      <w:bookmarkStart w:id="438" w:name="_Toc21018151"/>
      <w:bookmarkStart w:id="439" w:name="_Toc29486614"/>
      <w:bookmarkStart w:id="440" w:name="_Toc29757304"/>
      <w:bookmarkStart w:id="441" w:name="_Toc29758417"/>
      <w:bookmarkStart w:id="442" w:name="_Toc35952982"/>
      <w:bookmarkStart w:id="443" w:name="_Toc37174982"/>
      <w:bookmarkStart w:id="444" w:name="_Toc37176863"/>
      <w:bookmarkStart w:id="445" w:name="_Toc45831938"/>
      <w:bookmarkStart w:id="446" w:name="_Toc45832663"/>
      <w:bookmarkStart w:id="447" w:name="_Toc52547591"/>
      <w:bookmarkStart w:id="448" w:name="_Toc61111343"/>
      <w:bookmarkStart w:id="449" w:name="_Toc67911373"/>
      <w:bookmarkStart w:id="450" w:name="_Toc75185550"/>
      <w:bookmarkStart w:id="451" w:name="_Toc76501308"/>
      <w:bookmarkStart w:id="452" w:name="_Toc82895362"/>
      <w:bookmarkStart w:id="453" w:name="_Toc98570134"/>
      <w:bookmarkStart w:id="454" w:name="_Toc115094108"/>
      <w:bookmarkStart w:id="455" w:name="_Toc123218131"/>
      <w:bookmarkStart w:id="456" w:name="_Toc123219974"/>
      <w:bookmarkStart w:id="457" w:name="_Toc124186676"/>
      <w:r w:rsidRPr="008E21F4">
        <w:t>8.4.1.2</w:t>
      </w:r>
      <w:r w:rsidRPr="008E21F4">
        <w:tab/>
        <w:t>Minimum Requirement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BB6B0E6" w14:textId="6CF2DD73" w:rsidR="00A00588" w:rsidRPr="008E21F4" w:rsidRDefault="00A00588" w:rsidP="00A00588">
      <w:r w:rsidRPr="008E21F4">
        <w:t xml:space="preserve">The minimum requirement is in </w:t>
      </w:r>
      <w:r w:rsidRPr="00DD6214">
        <w:rPr>
          <w:highlight w:val="yellow"/>
        </w:rPr>
        <w:t>TS 36.10</w:t>
      </w:r>
      <w:r w:rsidR="00DD6214" w:rsidRPr="00DD6214">
        <w:rPr>
          <w:highlight w:val="yellow"/>
        </w:rPr>
        <w:t>8</w:t>
      </w:r>
      <w:r w:rsidRPr="00DD6214">
        <w:rPr>
          <w:highlight w:val="yellow"/>
        </w:rPr>
        <w:t xml:space="preserve"> [2] subclause 8.4.1.1 and 8.4.2.1.</w:t>
      </w:r>
    </w:p>
    <w:p w14:paraId="7AAD18A1" w14:textId="77777777" w:rsidR="00A00588" w:rsidRPr="008E21F4" w:rsidRDefault="00A00588" w:rsidP="00A00588">
      <w:pPr>
        <w:pStyle w:val="Heading4"/>
      </w:pPr>
      <w:bookmarkStart w:id="458" w:name="_Toc21018152"/>
      <w:bookmarkStart w:id="459" w:name="_Toc29486615"/>
      <w:bookmarkStart w:id="460" w:name="_Toc29757305"/>
      <w:bookmarkStart w:id="461" w:name="_Toc29758418"/>
      <w:bookmarkStart w:id="462" w:name="_Toc35952983"/>
      <w:bookmarkStart w:id="463" w:name="_Toc37174983"/>
      <w:bookmarkStart w:id="464" w:name="_Toc37176864"/>
      <w:bookmarkStart w:id="465" w:name="_Toc45831939"/>
      <w:bookmarkStart w:id="466" w:name="_Toc45832664"/>
      <w:bookmarkStart w:id="467" w:name="_Toc52547592"/>
      <w:bookmarkStart w:id="468" w:name="_Toc61111344"/>
      <w:bookmarkStart w:id="469" w:name="_Toc67911374"/>
      <w:bookmarkStart w:id="470" w:name="_Toc75185551"/>
      <w:bookmarkStart w:id="471" w:name="_Toc76501309"/>
      <w:bookmarkStart w:id="472" w:name="_Toc82895363"/>
      <w:bookmarkStart w:id="473" w:name="_Toc98570135"/>
      <w:bookmarkStart w:id="474" w:name="_Toc115094109"/>
      <w:bookmarkStart w:id="475" w:name="_Toc123218132"/>
      <w:bookmarkStart w:id="476" w:name="_Toc123219975"/>
      <w:bookmarkStart w:id="477" w:name="_Toc124186677"/>
      <w:r w:rsidRPr="008E21F4">
        <w:t>8.4.1.3</w:t>
      </w:r>
      <w:r w:rsidRPr="008E21F4">
        <w:tab/>
        <w:t>Test purpose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D96D7B7" w14:textId="77777777" w:rsidR="00A00588" w:rsidRPr="008E21F4" w:rsidRDefault="00A00588" w:rsidP="00A00588">
      <w:r w:rsidRPr="008E21F4">
        <w:t>The test shall verify the receiver’s ability to detect PRACH preamble under multipath fading propagation conditions for a given SNR.</w:t>
      </w:r>
    </w:p>
    <w:p w14:paraId="7EDE71CD" w14:textId="77777777" w:rsidR="00A00588" w:rsidRPr="008E21F4" w:rsidRDefault="00A00588" w:rsidP="00A00588">
      <w:pPr>
        <w:pStyle w:val="Heading4"/>
      </w:pPr>
      <w:bookmarkStart w:id="478" w:name="_Toc21018153"/>
      <w:bookmarkStart w:id="479" w:name="_Toc29486616"/>
      <w:bookmarkStart w:id="480" w:name="_Toc29757306"/>
      <w:bookmarkStart w:id="481" w:name="_Toc29758419"/>
      <w:bookmarkStart w:id="482" w:name="_Toc35952984"/>
      <w:bookmarkStart w:id="483" w:name="_Toc37174984"/>
      <w:bookmarkStart w:id="484" w:name="_Toc37176865"/>
      <w:bookmarkStart w:id="485" w:name="_Toc45831940"/>
      <w:bookmarkStart w:id="486" w:name="_Toc45832665"/>
      <w:bookmarkStart w:id="487" w:name="_Toc52547593"/>
      <w:bookmarkStart w:id="488" w:name="_Toc61111345"/>
      <w:bookmarkStart w:id="489" w:name="_Toc67911375"/>
      <w:bookmarkStart w:id="490" w:name="_Toc75185552"/>
      <w:bookmarkStart w:id="491" w:name="_Toc76501310"/>
      <w:bookmarkStart w:id="492" w:name="_Toc82895364"/>
      <w:bookmarkStart w:id="493" w:name="_Toc98570136"/>
      <w:bookmarkStart w:id="494" w:name="_Toc115094110"/>
      <w:bookmarkStart w:id="495" w:name="_Toc123218133"/>
      <w:bookmarkStart w:id="496" w:name="_Toc123219976"/>
      <w:bookmarkStart w:id="497" w:name="_Toc124186678"/>
      <w:r w:rsidRPr="008E21F4">
        <w:t>8.4.1.4</w:t>
      </w:r>
      <w:r w:rsidRPr="008E21F4">
        <w:tab/>
        <w:t>Method of test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6C0BC03" w14:textId="77777777" w:rsidR="00A00588" w:rsidRPr="008E21F4" w:rsidRDefault="00A00588" w:rsidP="00A00588">
      <w:pPr>
        <w:pStyle w:val="Heading5"/>
      </w:pPr>
      <w:bookmarkStart w:id="498" w:name="_Toc21018154"/>
      <w:bookmarkStart w:id="499" w:name="_Toc29486617"/>
      <w:bookmarkStart w:id="500" w:name="_Toc29757307"/>
      <w:bookmarkStart w:id="501" w:name="_Toc29758420"/>
      <w:bookmarkStart w:id="502" w:name="_Toc35952985"/>
      <w:bookmarkStart w:id="503" w:name="_Toc37174985"/>
      <w:bookmarkStart w:id="504" w:name="_Toc37176866"/>
      <w:bookmarkStart w:id="505" w:name="_Toc45831941"/>
      <w:bookmarkStart w:id="506" w:name="_Toc45832666"/>
      <w:bookmarkStart w:id="507" w:name="_Toc52547594"/>
      <w:bookmarkStart w:id="508" w:name="_Toc61111346"/>
      <w:bookmarkStart w:id="509" w:name="_Toc67911376"/>
      <w:bookmarkStart w:id="510" w:name="_Toc75185553"/>
      <w:bookmarkStart w:id="511" w:name="_Toc76501311"/>
      <w:bookmarkStart w:id="512" w:name="_Toc82895365"/>
      <w:bookmarkStart w:id="513" w:name="_Toc98570137"/>
      <w:bookmarkStart w:id="514" w:name="_Toc115094111"/>
      <w:bookmarkStart w:id="515" w:name="_Toc123218134"/>
      <w:bookmarkStart w:id="516" w:name="_Toc123219977"/>
      <w:bookmarkStart w:id="517" w:name="_Toc124186679"/>
      <w:r w:rsidRPr="008E21F4">
        <w:t>8.4.1.4.1</w:t>
      </w:r>
      <w:r w:rsidRPr="008E21F4">
        <w:tab/>
        <w:t>Initial Conditions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AF9805B" w14:textId="77777777" w:rsidR="00A00588" w:rsidRPr="008E21F4" w:rsidRDefault="00A00588" w:rsidP="00A00588">
      <w:r w:rsidRPr="008E21F4">
        <w:t>Test environment:</w:t>
      </w:r>
      <w:r w:rsidRPr="008E21F4">
        <w:tab/>
        <w:t>Normal, see subclause D.2.</w:t>
      </w:r>
    </w:p>
    <w:p w14:paraId="70BDDE8D" w14:textId="77777777" w:rsidR="00A00588" w:rsidRPr="008E21F4" w:rsidRDefault="00A00588" w:rsidP="00A00588">
      <w:r w:rsidRPr="008E21F4">
        <w:t>RF channels to be tested:</w:t>
      </w:r>
      <w:r w:rsidRPr="008E21F4">
        <w:tab/>
        <w:t>M; see subclause 4.7</w:t>
      </w:r>
    </w:p>
    <w:p w14:paraId="3F0FA99B" w14:textId="3B38DF5F" w:rsidR="00A00588" w:rsidRPr="008E21F4" w:rsidRDefault="00A00588" w:rsidP="00A00588">
      <w:pPr>
        <w:pStyle w:val="B1"/>
      </w:pPr>
      <w:r w:rsidRPr="008E21F4">
        <w:t>1)</w:t>
      </w:r>
      <w:r w:rsidRPr="008E21F4">
        <w:tab/>
        <w:t>Connect the</w:t>
      </w:r>
      <w:r w:rsidR="001B14CF">
        <w:t xml:space="preserve"> SAN </w:t>
      </w:r>
      <w:r w:rsidRPr="008E21F4">
        <w:t>tester generating the wanted signal, multipath fading simulators and AWGN generators to all</w:t>
      </w:r>
      <w:r w:rsidR="001B14CF">
        <w:t xml:space="preserve"> SAN </w:t>
      </w:r>
      <w:r w:rsidRPr="008E21F4">
        <w:t>antenna connectors for diversity reception via a combining network as shown in Annex I.3.1 or Annex I.3.2 as applicable.</w:t>
      </w:r>
    </w:p>
    <w:p w14:paraId="56EA65D1" w14:textId="77777777" w:rsidR="00A00588" w:rsidRPr="008E21F4" w:rsidRDefault="00A00588" w:rsidP="00A00588">
      <w:pPr>
        <w:pStyle w:val="Heading5"/>
      </w:pPr>
      <w:bookmarkStart w:id="518" w:name="_Toc21018155"/>
      <w:bookmarkStart w:id="519" w:name="_Toc29486618"/>
      <w:bookmarkStart w:id="520" w:name="_Toc29757308"/>
      <w:bookmarkStart w:id="521" w:name="_Toc29758421"/>
      <w:bookmarkStart w:id="522" w:name="_Toc35952986"/>
      <w:bookmarkStart w:id="523" w:name="_Toc37174986"/>
      <w:bookmarkStart w:id="524" w:name="_Toc37176867"/>
      <w:bookmarkStart w:id="525" w:name="_Toc45831942"/>
      <w:bookmarkStart w:id="526" w:name="_Toc45832667"/>
      <w:bookmarkStart w:id="527" w:name="_Toc52547595"/>
      <w:bookmarkStart w:id="528" w:name="_Toc61111347"/>
      <w:bookmarkStart w:id="529" w:name="_Toc67911377"/>
      <w:bookmarkStart w:id="530" w:name="_Toc75185554"/>
      <w:bookmarkStart w:id="531" w:name="_Toc76501312"/>
      <w:bookmarkStart w:id="532" w:name="_Toc82895366"/>
      <w:bookmarkStart w:id="533" w:name="_Toc98570138"/>
      <w:bookmarkStart w:id="534" w:name="_Toc115094112"/>
      <w:bookmarkStart w:id="535" w:name="_Toc123218135"/>
      <w:bookmarkStart w:id="536" w:name="_Toc123219978"/>
      <w:bookmarkStart w:id="537" w:name="_Toc124186680"/>
      <w:r w:rsidRPr="008E21F4">
        <w:t>8.4.1.4.2</w:t>
      </w:r>
      <w:r w:rsidRPr="008E21F4">
        <w:tab/>
        <w:t>Procedure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950D9D7" w14:textId="77777777" w:rsidR="00A00588" w:rsidRPr="008E21F4" w:rsidRDefault="00A00588" w:rsidP="00A00588">
      <w:pPr>
        <w:pStyle w:val="B1"/>
      </w:pPr>
      <w:r w:rsidRPr="008E21F4">
        <w:t>1)</w:t>
      </w:r>
      <w:r w:rsidRPr="008E21F4">
        <w:tab/>
        <w:t>Adjust the AWGN generator, according to the channel bandwidth.</w:t>
      </w:r>
    </w:p>
    <w:p w14:paraId="2DC201EC" w14:textId="79DA573C" w:rsidR="00A00588" w:rsidRPr="008E21F4" w:rsidRDefault="00A00588" w:rsidP="00A00588">
      <w:pPr>
        <w:pStyle w:val="TH"/>
        <w:rPr>
          <w:rFonts w:eastAsia="‚c‚e‚o“Á‘¾ƒSƒVƒbƒN‘Ì"/>
        </w:rPr>
      </w:pPr>
      <w:r w:rsidRPr="008E21F4">
        <w:rPr>
          <w:rFonts w:eastAsia="‚c‚e‚o“Á‘¾ƒSƒVƒbƒN‘Ì"/>
        </w:rPr>
        <w:t>Table 8.4.1.4.2-1: AWGN power level at the</w:t>
      </w:r>
      <w:r w:rsidR="001B14CF">
        <w:rPr>
          <w:rFonts w:eastAsia="‚c‚e‚o“Á‘¾ƒSƒVƒbƒN‘Ì"/>
        </w:rPr>
        <w:t xml:space="preserve"> SAN </w:t>
      </w:r>
      <w:r w:rsidRPr="008E21F4">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A00588" w:rsidRPr="008E21F4" w14:paraId="7A710136" w14:textId="77777777">
        <w:trPr>
          <w:cantSplit/>
          <w:jc w:val="center"/>
        </w:trPr>
        <w:tc>
          <w:tcPr>
            <w:tcW w:w="2406" w:type="dxa"/>
            <w:vAlign w:val="center"/>
          </w:tcPr>
          <w:p w14:paraId="06D0751B" w14:textId="77777777" w:rsidR="00A00588" w:rsidRPr="008E21F4" w:rsidRDefault="00A00588">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06295365" w14:textId="77777777" w:rsidR="00A00588" w:rsidRPr="008E21F4" w:rsidRDefault="00A00588">
            <w:pPr>
              <w:pStyle w:val="TAH"/>
              <w:rPr>
                <w:rFonts w:eastAsia="‚c‚e‚o“Á‘¾ƒSƒVƒbƒN‘Ì" w:cs="v5.0.0"/>
                <w:lang w:eastAsia="ja-JP"/>
              </w:rPr>
            </w:pPr>
            <w:r w:rsidRPr="008E21F4">
              <w:rPr>
                <w:rFonts w:eastAsia="‚c‚e‚o“Á‘¾ƒSƒVƒbƒN‘Ì" w:cs="v5.0.0"/>
              </w:rPr>
              <w:t>AWGN power level</w:t>
            </w:r>
          </w:p>
        </w:tc>
      </w:tr>
      <w:tr w:rsidR="00A00588" w:rsidRPr="008E21F4" w14:paraId="60B5B063" w14:textId="77777777">
        <w:trPr>
          <w:cantSplit/>
          <w:trHeight w:val="197"/>
          <w:jc w:val="center"/>
        </w:trPr>
        <w:tc>
          <w:tcPr>
            <w:tcW w:w="2406" w:type="dxa"/>
            <w:tcBorders>
              <w:bottom w:val="single" w:sz="4" w:space="0" w:color="auto"/>
            </w:tcBorders>
            <w:vAlign w:val="center"/>
          </w:tcPr>
          <w:p w14:paraId="5C48654F" w14:textId="77777777" w:rsidR="00A00588" w:rsidRPr="008E21F4" w:rsidRDefault="00A00588">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606368BB" w14:textId="77777777" w:rsidR="00A00588" w:rsidRPr="008E21F4" w:rsidRDefault="00A00588">
            <w:pPr>
              <w:pStyle w:val="TAC"/>
              <w:jc w:val="left"/>
              <w:rPr>
                <w:rFonts w:eastAsia="‚c‚e‚o“Á‘¾ƒSƒVƒbƒN‘Ì" w:cs="v5.0.0"/>
                <w:lang w:eastAsia="ja-JP"/>
              </w:rPr>
            </w:pPr>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p>
        </w:tc>
      </w:tr>
    </w:tbl>
    <w:p w14:paraId="1881CEA9" w14:textId="77777777" w:rsidR="00A00588" w:rsidRPr="008E21F4" w:rsidRDefault="00A00588" w:rsidP="00A00588"/>
    <w:p w14:paraId="46E1F90B" w14:textId="77777777" w:rsidR="00A00588" w:rsidRPr="008E21F4" w:rsidRDefault="00A00588" w:rsidP="00A00588">
      <w:pPr>
        <w:pStyle w:val="B1"/>
      </w:pPr>
      <w:r w:rsidRPr="008E21F4">
        <w:t>2)</w:t>
      </w:r>
      <w:r w:rsidRPr="008E21F4">
        <w:tab/>
        <w:t>The characteristics of the wanted signal shall be configured according to the corresponding UL reference measurement channel defined in Annex A.</w:t>
      </w:r>
    </w:p>
    <w:p w14:paraId="661BF80E" w14:textId="77777777" w:rsidR="00A00588" w:rsidRPr="008E21F4" w:rsidRDefault="00A00588" w:rsidP="00A00588">
      <w:pPr>
        <w:pStyle w:val="B1"/>
      </w:pPr>
      <w:r w:rsidRPr="008E21F4">
        <w:t>3)</w:t>
      </w:r>
      <w:r w:rsidRPr="008E21F4">
        <w:tab/>
        <w:t>The multipath fading emulators shall be configured according to the corresponding channel model defined in Annex B.</w:t>
      </w:r>
    </w:p>
    <w:p w14:paraId="5A0821DA" w14:textId="77777777" w:rsidR="00A00588" w:rsidRPr="008E21F4" w:rsidRDefault="00A00588" w:rsidP="00A00588">
      <w:pPr>
        <w:pStyle w:val="B1"/>
      </w:pPr>
      <w:r w:rsidRPr="008E21F4">
        <w:t>4)</w:t>
      </w:r>
      <w:r w:rsidRPr="008E21F4">
        <w:tab/>
        <w:t>Adjust the frequency offset of the test signal according to Table 8.4.1.5-1 or 8.4.1.5-2</w:t>
      </w:r>
      <w:r w:rsidRPr="008E21F4">
        <w:rPr>
          <w:rFonts w:hint="eastAsia"/>
          <w:lang w:eastAsia="zh-CN"/>
        </w:rPr>
        <w:t xml:space="preserve"> or </w:t>
      </w:r>
      <w:r w:rsidRPr="008E21F4">
        <w:t>8.4.1.5-</w:t>
      </w:r>
      <w:r w:rsidRPr="008E21F4">
        <w:rPr>
          <w:rFonts w:hint="eastAsia"/>
          <w:lang w:eastAsia="zh-CN"/>
        </w:rPr>
        <w:t>3</w:t>
      </w:r>
      <w:r w:rsidRPr="008E21F4">
        <w:t xml:space="preserve"> or 8.4.1.5-</w:t>
      </w:r>
      <w:r w:rsidRPr="008E21F4">
        <w:rPr>
          <w:rFonts w:hint="eastAsia"/>
          <w:lang w:eastAsia="zh-CN"/>
        </w:rPr>
        <w:t>4 or 8</w:t>
      </w:r>
      <w:r w:rsidRPr="008E21F4">
        <w:t>.4.1.5-</w:t>
      </w:r>
      <w:r w:rsidRPr="008E21F4">
        <w:rPr>
          <w:lang w:eastAsia="zh-CN"/>
        </w:rPr>
        <w:t>5</w:t>
      </w:r>
      <w:r w:rsidRPr="008E21F4">
        <w:t>.</w:t>
      </w:r>
    </w:p>
    <w:p w14:paraId="05079033" w14:textId="33AE981F" w:rsidR="00A00588" w:rsidRPr="008E21F4" w:rsidRDefault="00A00588" w:rsidP="00A00588">
      <w:pPr>
        <w:pStyle w:val="B1"/>
      </w:pPr>
      <w:r w:rsidRPr="008E21F4">
        <w:lastRenderedPageBreak/>
        <w:t>5)</w:t>
      </w:r>
      <w:r w:rsidRPr="008E21F4">
        <w:tab/>
        <w:t xml:space="preserve">Adjust the equipment so that the SNR specified in Table 8.4.1.5-1 or 8.4.1.5-2 </w:t>
      </w:r>
      <w:r w:rsidRPr="008E21F4">
        <w:rPr>
          <w:rFonts w:hint="eastAsia"/>
          <w:lang w:eastAsia="zh-CN"/>
        </w:rPr>
        <w:t xml:space="preserve">or </w:t>
      </w:r>
      <w:r w:rsidRPr="008E21F4">
        <w:t>8.4.1.5-</w:t>
      </w:r>
      <w:r w:rsidRPr="008E21F4">
        <w:rPr>
          <w:rFonts w:hint="eastAsia"/>
          <w:lang w:eastAsia="zh-CN"/>
        </w:rPr>
        <w:t>3</w:t>
      </w:r>
      <w:r w:rsidRPr="008E21F4">
        <w:t xml:space="preserve"> or 8.4.1.5-</w:t>
      </w:r>
      <w:r w:rsidRPr="008E21F4">
        <w:rPr>
          <w:rFonts w:hint="eastAsia"/>
          <w:lang w:eastAsia="zh-CN"/>
        </w:rPr>
        <w:t>4 or 8</w:t>
      </w:r>
      <w:r w:rsidRPr="008E21F4">
        <w:t>.4.1.5-</w:t>
      </w:r>
      <w:r w:rsidRPr="008E21F4">
        <w:rPr>
          <w:lang w:eastAsia="zh-CN"/>
        </w:rPr>
        <w:t>5</w:t>
      </w:r>
      <w:r w:rsidRPr="008E21F4">
        <w:rPr>
          <w:rFonts w:hint="eastAsia"/>
          <w:lang w:eastAsia="zh-CN"/>
        </w:rPr>
        <w:t xml:space="preserve"> </w:t>
      </w:r>
      <w:r w:rsidRPr="008E21F4">
        <w:t>is achieved at the</w:t>
      </w:r>
      <w:r w:rsidR="001B14CF">
        <w:t xml:space="preserve"> SAN </w:t>
      </w:r>
      <w:r w:rsidRPr="008E21F4">
        <w:t>input during the PRACH preambles.</w:t>
      </w:r>
    </w:p>
    <w:p w14:paraId="0E33AC81" w14:textId="77777777" w:rsidR="00A00588" w:rsidRPr="008E21F4" w:rsidRDefault="00A00588" w:rsidP="00A00588">
      <w:pPr>
        <w:pStyle w:val="B1"/>
      </w:pPr>
      <w:r w:rsidRPr="008E21F4">
        <w:t xml:space="preserve">6) </w:t>
      </w:r>
      <w:r w:rsidRPr="008E21F4">
        <w:tab/>
        <w:t xml:space="preserve">The test signal generator sends a </w:t>
      </w:r>
      <w:proofErr w:type="gramStart"/>
      <w:r w:rsidRPr="008E21F4">
        <w:t>preamble</w:t>
      </w:r>
      <w:proofErr w:type="gramEnd"/>
      <w:r w:rsidRPr="008E21F4">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538" w:name="_MON_1266106786"/>
    <w:bookmarkEnd w:id="538"/>
    <w:p w14:paraId="6F6D7846" w14:textId="77777777" w:rsidR="00A00588" w:rsidRPr="008E21F4" w:rsidRDefault="00A00588" w:rsidP="00A00588">
      <w:pPr>
        <w:pStyle w:val="TH"/>
      </w:pPr>
      <w:r w:rsidRPr="008E21F4">
        <w:object w:dxaOrig="8641" w:dyaOrig="541" w14:anchorId="382E0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4" o:title=""/>
          </v:shape>
          <o:OLEObject Type="Embed" ProgID="Word.Picture.8" ShapeID="_x0000_i1025" DrawAspect="Content" ObjectID="_1743946275" r:id="rId15"/>
        </w:object>
      </w:r>
    </w:p>
    <w:p w14:paraId="55AC0419" w14:textId="77777777" w:rsidR="00A00588" w:rsidRPr="008E21F4" w:rsidRDefault="00A00588" w:rsidP="00A00588">
      <w:pPr>
        <w:pStyle w:val="TF"/>
      </w:pPr>
      <w:r w:rsidRPr="008E21F4">
        <w:t>Figure 8.4.1.4.2-1: PRACH preamble test pattern</w:t>
      </w:r>
    </w:p>
    <w:p w14:paraId="7C6F7B82" w14:textId="368E14D9" w:rsidR="003B58AC" w:rsidRDefault="008A78FD" w:rsidP="00D426F3">
      <w:pPr>
        <w:pStyle w:val="TH"/>
        <w:jc w:val="left"/>
      </w:pPr>
      <w:r w:rsidRPr="002B2268">
        <w:rPr>
          <w:rFonts w:ascii="Times New Roman" w:hAnsi="Times New Roman"/>
          <w:b w:val="0"/>
        </w:rPr>
        <w:t xml:space="preserve">PRACH </w:t>
      </w:r>
      <w:proofErr w:type="spellStart"/>
      <w:r w:rsidRPr="002B2268">
        <w:rPr>
          <w:rFonts w:ascii="Times New Roman" w:hAnsi="Times New Roman"/>
          <w:b w:val="0"/>
        </w:rPr>
        <w:t>prambles</w:t>
      </w:r>
      <w:proofErr w:type="spellEnd"/>
      <w:r w:rsidRPr="002B2268">
        <w:rPr>
          <w:rFonts w:ascii="Times New Roman" w:hAnsi="Times New Roman"/>
          <w:b w:val="0"/>
        </w:rPr>
        <w:t xml:space="preserve"> are</w:t>
      </w:r>
      <w:r w:rsidR="008F2F63" w:rsidRPr="002B2268">
        <w:rPr>
          <w:rFonts w:ascii="Times New Roman" w:hAnsi="Times New Roman"/>
          <w:b w:val="0"/>
        </w:rPr>
        <w:t xml:space="preserve"> sent with certain </w:t>
      </w:r>
      <w:r w:rsidR="00D426F3">
        <w:rPr>
          <w:rFonts w:ascii="Times New Roman" w:hAnsi="Times New Roman"/>
          <w:b w:val="0"/>
        </w:rPr>
        <w:t xml:space="preserve">timing </w:t>
      </w:r>
      <w:r w:rsidR="008F2F63" w:rsidRPr="002B2268">
        <w:rPr>
          <w:rFonts w:ascii="Times New Roman" w:hAnsi="Times New Roman"/>
          <w:b w:val="0"/>
        </w:rPr>
        <w:t>offsets as described below in Table 8.</w:t>
      </w:r>
      <w:r w:rsidR="00AF040C" w:rsidRPr="002B2268">
        <w:rPr>
          <w:rFonts w:ascii="Times New Roman" w:hAnsi="Times New Roman"/>
          <w:b w:val="0"/>
        </w:rPr>
        <w:t>4</w:t>
      </w:r>
      <w:r w:rsidR="008F2F63" w:rsidRPr="002B2268">
        <w:rPr>
          <w:rFonts w:ascii="Times New Roman" w:hAnsi="Times New Roman"/>
          <w:b w:val="0"/>
        </w:rPr>
        <w:t>.1.4.</w:t>
      </w:r>
      <w:r w:rsidR="002B368A" w:rsidRPr="002B2268">
        <w:rPr>
          <w:rFonts w:ascii="Times New Roman" w:hAnsi="Times New Roman"/>
          <w:b w:val="0"/>
        </w:rPr>
        <w:t>2</w:t>
      </w:r>
      <w:r w:rsidR="008F2F63" w:rsidRPr="002B2268">
        <w:rPr>
          <w:rFonts w:ascii="Times New Roman" w:hAnsi="Times New Roman"/>
          <w:b w:val="0"/>
        </w:rPr>
        <w:t>-</w:t>
      </w:r>
      <w:r w:rsidR="002266D4">
        <w:rPr>
          <w:rFonts w:ascii="Times New Roman" w:hAnsi="Times New Roman"/>
          <w:b w:val="0"/>
        </w:rPr>
        <w:t>1</w:t>
      </w:r>
      <w:r w:rsidR="008F2F63" w:rsidRPr="002B2268">
        <w:rPr>
          <w:rFonts w:ascii="Times New Roman" w:hAnsi="Times New Roman"/>
          <w:b w:val="0"/>
        </w:rPr>
        <w:t>.</w:t>
      </w:r>
    </w:p>
    <w:p w14:paraId="7EBCF598" w14:textId="25B842C8" w:rsidR="00677784" w:rsidRPr="008E21F4" w:rsidRDefault="00677784" w:rsidP="00677784">
      <w:pPr>
        <w:pStyle w:val="TH"/>
      </w:pPr>
      <w:r w:rsidRPr="008E21F4">
        <w:t>Table 8.</w:t>
      </w:r>
      <w:r w:rsidR="00AF040C">
        <w:t>4</w:t>
      </w:r>
      <w:r w:rsidRPr="008E21F4">
        <w:t>.</w:t>
      </w:r>
      <w:r>
        <w:t>1</w:t>
      </w:r>
      <w:r w:rsidRPr="008E21F4">
        <w:t>.4.</w:t>
      </w:r>
      <w:r w:rsidR="002B368A">
        <w:t>2</w:t>
      </w:r>
      <w:r w:rsidRPr="008E21F4">
        <w:t>-</w:t>
      </w:r>
      <w:r w:rsidR="002266D4">
        <w:t>1</w:t>
      </w:r>
      <w:r>
        <w:t>: Timing Offsets</w:t>
      </w:r>
      <w:r w:rsidRPr="008E21F4">
        <w:t xml:space="preserve"> for testing P</w:t>
      </w:r>
      <w:r w:rsidR="00D426F3">
        <w:t>RACH</w:t>
      </w:r>
    </w:p>
    <w:tbl>
      <w:tblPr>
        <w:tblStyle w:val="TableGrid"/>
        <w:tblW w:w="6068" w:type="dxa"/>
        <w:jc w:val="center"/>
        <w:tblLook w:val="04A0" w:firstRow="1" w:lastRow="0" w:firstColumn="1" w:lastColumn="0" w:noHBand="0" w:noVBand="1"/>
      </w:tblPr>
      <w:tblGrid>
        <w:gridCol w:w="1887"/>
        <w:gridCol w:w="1928"/>
        <w:gridCol w:w="2253"/>
      </w:tblGrid>
      <w:tr w:rsidR="00677784" w:rsidRPr="003517C2" w14:paraId="55DF4F12"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7F0C6B60" w14:textId="77777777" w:rsidR="00677784" w:rsidRPr="00A90486" w:rsidRDefault="00677784" w:rsidP="00A90486">
            <w:pPr>
              <w:pStyle w:val="TAH"/>
              <w:snapToGrid w:val="0"/>
              <w:rPr>
                <w:rFonts w:eastAsia="Times New Roman" w:cs="Arial"/>
              </w:rPr>
            </w:pPr>
            <w:r w:rsidRPr="00785A35">
              <w:rPr>
                <w:rFonts w:eastAsia="Times New Roman" w:cs="Arial"/>
              </w:rPr>
              <w:t xml:space="preserve">Channel </w:t>
            </w:r>
          </w:p>
        </w:tc>
        <w:tc>
          <w:tcPr>
            <w:tcW w:w="1928" w:type="dxa"/>
            <w:tcBorders>
              <w:top w:val="single" w:sz="4" w:space="0" w:color="auto"/>
              <w:left w:val="single" w:sz="4" w:space="0" w:color="auto"/>
              <w:bottom w:val="single" w:sz="4" w:space="0" w:color="auto"/>
              <w:right w:val="single" w:sz="4" w:space="0" w:color="auto"/>
            </w:tcBorders>
            <w:vAlign w:val="center"/>
          </w:tcPr>
          <w:p w14:paraId="1A8041C8" w14:textId="77777777" w:rsidR="00677784" w:rsidRPr="00A90486" w:rsidRDefault="00677784" w:rsidP="00A90486">
            <w:pPr>
              <w:pStyle w:val="TAH"/>
              <w:snapToGrid w:val="0"/>
              <w:rPr>
                <w:rFonts w:eastAsia="Times New Roman" w:cs="Arial"/>
              </w:rPr>
            </w:pPr>
            <w:r>
              <w:rPr>
                <w:rFonts w:eastAsia="Times New Roman" w:cs="Arial"/>
              </w:rPr>
              <w:t xml:space="preserve">No. </w:t>
            </w:r>
            <w:r w:rsidRPr="00785A35">
              <w:rPr>
                <w:rFonts w:eastAsia="Times New Roman" w:cs="Arial"/>
              </w:rPr>
              <w:t>Repetition</w:t>
            </w:r>
            <w:r>
              <w:rPr>
                <w:rFonts w:eastAsia="Times New Roman" w:cs="Arial"/>
              </w:rPr>
              <w:t>s</w:t>
            </w:r>
          </w:p>
        </w:tc>
        <w:tc>
          <w:tcPr>
            <w:tcW w:w="2253" w:type="dxa"/>
            <w:tcBorders>
              <w:top w:val="single" w:sz="4" w:space="0" w:color="auto"/>
              <w:left w:val="single" w:sz="4" w:space="0" w:color="auto"/>
              <w:bottom w:val="single" w:sz="4" w:space="0" w:color="auto"/>
              <w:right w:val="single" w:sz="4" w:space="0" w:color="auto"/>
            </w:tcBorders>
            <w:vAlign w:val="center"/>
          </w:tcPr>
          <w:p w14:paraId="052FAE19" w14:textId="77777777" w:rsidR="00677784" w:rsidRPr="00785A35" w:rsidRDefault="00677784" w:rsidP="00A90486">
            <w:pPr>
              <w:pStyle w:val="TAH"/>
              <w:snapToGrid w:val="0"/>
              <w:rPr>
                <w:rFonts w:eastAsia="Times New Roman" w:cs="Arial"/>
              </w:rPr>
            </w:pPr>
            <w:r>
              <w:rPr>
                <w:rFonts w:eastAsia="Times New Roman" w:cs="Arial"/>
              </w:rPr>
              <w:t>A</w:t>
            </w:r>
            <w:r w:rsidRPr="00785A35">
              <w:rPr>
                <w:rFonts w:eastAsia="Times New Roman" w:cs="Arial"/>
              </w:rPr>
              <w:t xml:space="preserve">ccumulated </w:t>
            </w:r>
            <w:r>
              <w:rPr>
                <w:rFonts w:eastAsia="Times New Roman" w:cs="Arial"/>
              </w:rPr>
              <w:t>Timing O</w:t>
            </w:r>
            <w:r w:rsidRPr="00785A35">
              <w:rPr>
                <w:rFonts w:eastAsia="Times New Roman" w:cs="Arial"/>
              </w:rPr>
              <w:t xml:space="preserve">ffset </w:t>
            </w:r>
          </w:p>
          <w:p w14:paraId="4D266AE2" w14:textId="11369767" w:rsidR="00677784" w:rsidRPr="00A90486" w:rsidRDefault="00677784" w:rsidP="00A90486">
            <w:pPr>
              <w:pStyle w:val="TAH"/>
              <w:snapToGrid w:val="0"/>
              <w:rPr>
                <w:rFonts w:eastAsia="Times New Roman" w:cs="Arial"/>
              </w:rPr>
            </w:pPr>
            <w:r w:rsidRPr="00785A35">
              <w:rPr>
                <w:rFonts w:eastAsia="Times New Roman" w:cs="Arial"/>
              </w:rPr>
              <w:t>(</w:t>
            </w:r>
            <w:r>
              <w:rPr>
                <w:rFonts w:eastAsia="Times New Roman" w:cs="Arial"/>
              </w:rPr>
              <w:t>us</w:t>
            </w:r>
            <w:r w:rsidRPr="00785A35">
              <w:rPr>
                <w:rFonts w:eastAsia="Times New Roman" w:cs="Arial"/>
              </w:rPr>
              <w:t>)</w:t>
            </w:r>
          </w:p>
        </w:tc>
      </w:tr>
      <w:tr w:rsidR="00B87259" w:rsidRPr="003517C2" w14:paraId="4176CA41"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0D4E9280" w14:textId="1E010B46" w:rsidR="00B87259" w:rsidRPr="00690AA5" w:rsidRDefault="00B87259" w:rsidP="00B87259">
            <w:pPr>
              <w:pStyle w:val="TAC"/>
              <w:rPr>
                <w:rFonts w:eastAsia="Times New Roman"/>
                <w:lang w:val="sv-SE"/>
              </w:rPr>
            </w:pPr>
            <w:r w:rsidRPr="00690AA5">
              <w:rPr>
                <w:rFonts w:eastAsia="Times New Roman"/>
                <w:lang w:val="sv-SE"/>
              </w:rPr>
              <w:t>PRACH Format 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1A56E66F" w14:textId="0EDD9546" w:rsidR="00B87259" w:rsidRPr="00690AA5" w:rsidRDefault="00B87259" w:rsidP="00B87259">
            <w:pPr>
              <w:pStyle w:val="TAC"/>
              <w:rPr>
                <w:rFonts w:eastAsia="Times New Roman"/>
                <w:lang w:val="sv-SE"/>
              </w:rPr>
            </w:pPr>
            <w:r w:rsidRPr="003517C2">
              <w:rPr>
                <w:lang w:eastAsia="zh-CN"/>
              </w:rPr>
              <w:t>8</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2D2F111" w14:textId="52DF15A2" w:rsidR="00B87259" w:rsidRPr="00690AA5" w:rsidRDefault="00B87259" w:rsidP="00B87259">
            <w:pPr>
              <w:pStyle w:val="TAC"/>
              <w:rPr>
                <w:rFonts w:eastAsia="Times New Roman"/>
                <w:lang w:val="sv-SE"/>
              </w:rPr>
            </w:pPr>
            <w:r>
              <w:rPr>
                <w:lang w:eastAsia="zh-CN"/>
              </w:rPr>
              <w:t>0.08</w:t>
            </w:r>
          </w:p>
        </w:tc>
      </w:tr>
      <w:tr w:rsidR="00B87259" w:rsidRPr="003517C2" w14:paraId="1AEDA83B"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0539F87B" w14:textId="6D843F40" w:rsidR="00B87259" w:rsidRPr="00690AA5" w:rsidRDefault="00B87259" w:rsidP="00B87259">
            <w:pPr>
              <w:pStyle w:val="TAC"/>
              <w:rPr>
                <w:rFonts w:eastAsia="Times New Roman"/>
                <w:lang w:val="sv-SE"/>
              </w:rPr>
            </w:pPr>
            <w:r w:rsidRPr="00690AA5">
              <w:rPr>
                <w:rFonts w:eastAsia="Times New Roman"/>
                <w:lang w:val="sv-SE"/>
              </w:rPr>
              <w:t>PRACH Format 1</w:t>
            </w:r>
          </w:p>
        </w:tc>
        <w:tc>
          <w:tcPr>
            <w:tcW w:w="1928" w:type="dxa"/>
            <w:tcBorders>
              <w:top w:val="single" w:sz="4" w:space="0" w:color="auto"/>
              <w:left w:val="single" w:sz="4" w:space="0" w:color="auto"/>
              <w:bottom w:val="single" w:sz="4" w:space="0" w:color="auto"/>
              <w:right w:val="single" w:sz="4" w:space="0" w:color="auto"/>
            </w:tcBorders>
            <w:vAlign w:val="center"/>
            <w:hideMark/>
          </w:tcPr>
          <w:p w14:paraId="1BFE4A7F" w14:textId="689C5A04" w:rsidR="00B87259" w:rsidRPr="00690AA5" w:rsidRDefault="00B87259" w:rsidP="00B87259">
            <w:pPr>
              <w:pStyle w:val="TAC"/>
              <w:rPr>
                <w:rFonts w:eastAsia="Times New Roman"/>
                <w:lang w:val="sv-SE"/>
              </w:rPr>
            </w:pPr>
            <w:r w:rsidRPr="003517C2">
              <w:rPr>
                <w:lang w:eastAsia="zh-CN"/>
              </w:rPr>
              <w:t>8</w:t>
            </w:r>
          </w:p>
        </w:tc>
        <w:tc>
          <w:tcPr>
            <w:tcW w:w="2253" w:type="dxa"/>
            <w:tcBorders>
              <w:top w:val="single" w:sz="4" w:space="0" w:color="auto"/>
              <w:left w:val="single" w:sz="4" w:space="0" w:color="auto"/>
              <w:bottom w:val="single" w:sz="4" w:space="0" w:color="auto"/>
              <w:right w:val="single" w:sz="4" w:space="0" w:color="auto"/>
            </w:tcBorders>
            <w:vAlign w:val="center"/>
            <w:hideMark/>
          </w:tcPr>
          <w:p w14:paraId="057CAC61" w14:textId="26471427" w:rsidR="00B87259" w:rsidRPr="00690AA5" w:rsidRDefault="00B87259" w:rsidP="00B87259">
            <w:pPr>
              <w:pStyle w:val="TAC"/>
              <w:rPr>
                <w:rFonts w:eastAsia="Times New Roman"/>
                <w:lang w:val="sv-SE"/>
              </w:rPr>
            </w:pPr>
            <w:r>
              <w:rPr>
                <w:lang w:eastAsia="zh-CN"/>
              </w:rPr>
              <w:t>0.16</w:t>
            </w:r>
          </w:p>
        </w:tc>
      </w:tr>
      <w:tr w:rsidR="00B87259" w:rsidRPr="003517C2" w14:paraId="29E0A7EC" w14:textId="77777777" w:rsidTr="00C439AF">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2A5BB29B" w14:textId="6CB0EA56" w:rsidR="00B87259" w:rsidRPr="00690AA5" w:rsidRDefault="00B87259" w:rsidP="00B87259">
            <w:pPr>
              <w:pStyle w:val="TAC"/>
              <w:rPr>
                <w:rFonts w:eastAsia="Times New Roman"/>
                <w:lang w:val="sv-SE"/>
              </w:rPr>
            </w:pPr>
            <w:r w:rsidRPr="00690AA5">
              <w:rPr>
                <w:rFonts w:eastAsia="Times New Roman"/>
                <w:lang w:val="sv-SE"/>
              </w:rPr>
              <w:t>PRACH Format 2</w:t>
            </w:r>
          </w:p>
        </w:tc>
        <w:tc>
          <w:tcPr>
            <w:tcW w:w="1928" w:type="dxa"/>
            <w:tcBorders>
              <w:top w:val="single" w:sz="4" w:space="0" w:color="auto"/>
              <w:left w:val="single" w:sz="4" w:space="0" w:color="auto"/>
              <w:bottom w:val="single" w:sz="4" w:space="0" w:color="auto"/>
              <w:right w:val="single" w:sz="4" w:space="0" w:color="auto"/>
            </w:tcBorders>
            <w:vAlign w:val="center"/>
            <w:hideMark/>
          </w:tcPr>
          <w:p w14:paraId="1ADFAF9D" w14:textId="26501085" w:rsidR="00B87259" w:rsidRPr="00690AA5" w:rsidRDefault="00B87259" w:rsidP="00B87259">
            <w:pPr>
              <w:pStyle w:val="TAC"/>
              <w:rPr>
                <w:rFonts w:eastAsia="Times New Roman"/>
                <w:lang w:val="sv-SE"/>
              </w:rPr>
            </w:pPr>
            <w:r w:rsidRPr="003517C2">
              <w:rPr>
                <w:lang w:eastAsia="zh-CN"/>
              </w:rPr>
              <w:t>16</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260E292" w14:textId="703357EC" w:rsidR="00B87259" w:rsidRPr="00690AA5" w:rsidRDefault="00B87259" w:rsidP="00B87259">
            <w:pPr>
              <w:pStyle w:val="TAC"/>
              <w:rPr>
                <w:rFonts w:eastAsia="Times New Roman"/>
                <w:lang w:val="sv-SE"/>
              </w:rPr>
            </w:pPr>
            <w:r>
              <w:rPr>
                <w:lang w:eastAsia="zh-CN"/>
              </w:rPr>
              <w:t>0.32</w:t>
            </w:r>
          </w:p>
        </w:tc>
      </w:tr>
      <w:tr w:rsidR="00B87259" w:rsidRPr="003517C2" w14:paraId="61177570" w14:textId="77777777" w:rsidTr="003E5355">
        <w:trPr>
          <w:trHeight w:val="155"/>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85CA022" w14:textId="536E48EB" w:rsidR="00B87259" w:rsidRPr="00690AA5" w:rsidRDefault="00B87259" w:rsidP="00B87259">
            <w:pPr>
              <w:pStyle w:val="TAC"/>
              <w:rPr>
                <w:rFonts w:eastAsia="Times New Roman"/>
                <w:lang w:val="sv-SE"/>
              </w:rPr>
            </w:pPr>
            <w:r w:rsidRPr="00690AA5">
              <w:rPr>
                <w:rFonts w:eastAsia="Times New Roman"/>
                <w:lang w:val="sv-SE"/>
              </w:rPr>
              <w:t>PRACH Format 3</w:t>
            </w:r>
          </w:p>
        </w:tc>
        <w:tc>
          <w:tcPr>
            <w:tcW w:w="1928" w:type="dxa"/>
            <w:tcBorders>
              <w:top w:val="single" w:sz="4" w:space="0" w:color="auto"/>
              <w:left w:val="single" w:sz="4" w:space="0" w:color="auto"/>
              <w:bottom w:val="single" w:sz="4" w:space="0" w:color="auto"/>
              <w:right w:val="single" w:sz="4" w:space="0" w:color="auto"/>
            </w:tcBorders>
            <w:vAlign w:val="center"/>
            <w:hideMark/>
          </w:tcPr>
          <w:p w14:paraId="14783256" w14:textId="0FF5D990" w:rsidR="00B87259" w:rsidRPr="00690AA5" w:rsidRDefault="00B87259" w:rsidP="00B87259">
            <w:pPr>
              <w:pStyle w:val="TAC"/>
              <w:rPr>
                <w:rFonts w:eastAsia="Times New Roman"/>
                <w:lang w:val="sv-SE"/>
              </w:rPr>
            </w:pPr>
            <w:r w:rsidRPr="003517C2">
              <w:rPr>
                <w:lang w:eastAsia="zh-CN"/>
              </w:rPr>
              <w:t>16</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22FDBFD" w14:textId="0050A16F" w:rsidR="00B87259" w:rsidRPr="00690AA5" w:rsidRDefault="00B87259" w:rsidP="00B87259">
            <w:pPr>
              <w:pStyle w:val="TAC"/>
              <w:rPr>
                <w:rFonts w:eastAsia="Times New Roman"/>
                <w:lang w:val="sv-SE"/>
              </w:rPr>
            </w:pPr>
            <w:r>
              <w:rPr>
                <w:lang w:eastAsia="zh-CN"/>
              </w:rPr>
              <w:t>0.64</w:t>
            </w:r>
          </w:p>
        </w:tc>
      </w:tr>
    </w:tbl>
    <w:p w14:paraId="68076510" w14:textId="77777777" w:rsidR="00677784" w:rsidRPr="008E21F4" w:rsidRDefault="00677784" w:rsidP="00A00588">
      <w:pPr>
        <w:pStyle w:val="TF"/>
      </w:pPr>
    </w:p>
    <w:p w14:paraId="3CD2A33E" w14:textId="77777777" w:rsidR="00A00588" w:rsidRPr="008E21F4" w:rsidRDefault="00A00588" w:rsidP="00A00588">
      <w:pPr>
        <w:pStyle w:val="Heading4"/>
      </w:pPr>
      <w:bookmarkStart w:id="539" w:name="_Toc21018156"/>
      <w:bookmarkStart w:id="540" w:name="_Toc29486619"/>
      <w:bookmarkStart w:id="541" w:name="_Toc29757309"/>
      <w:bookmarkStart w:id="542" w:name="_Toc29758422"/>
      <w:bookmarkStart w:id="543" w:name="_Toc35952987"/>
      <w:bookmarkStart w:id="544" w:name="_Toc37174987"/>
      <w:bookmarkStart w:id="545" w:name="_Toc37176868"/>
      <w:bookmarkStart w:id="546" w:name="_Toc45831943"/>
      <w:bookmarkStart w:id="547" w:name="_Toc45832668"/>
      <w:bookmarkStart w:id="548" w:name="_Toc52547596"/>
      <w:bookmarkStart w:id="549" w:name="_Toc61111348"/>
      <w:bookmarkStart w:id="550" w:name="_Toc67911378"/>
      <w:bookmarkStart w:id="551" w:name="_Toc75185555"/>
      <w:bookmarkStart w:id="552" w:name="_Toc76501313"/>
      <w:bookmarkStart w:id="553" w:name="_Toc82895367"/>
      <w:bookmarkStart w:id="554" w:name="_Toc98570139"/>
      <w:bookmarkStart w:id="555" w:name="_Toc115094113"/>
      <w:bookmarkStart w:id="556" w:name="_Toc123218136"/>
      <w:bookmarkStart w:id="557" w:name="_Toc123219979"/>
      <w:bookmarkStart w:id="558" w:name="_Toc124186681"/>
      <w:r w:rsidRPr="008E21F4">
        <w:t>8.4.1.5</w:t>
      </w:r>
      <w:r w:rsidRPr="008E21F4">
        <w:tab/>
        <w:t>Test Requirement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7CD63E7" w14:textId="77777777" w:rsidR="00A00588" w:rsidRPr="008E21F4" w:rsidRDefault="00A00588" w:rsidP="00A00588">
      <w:r w:rsidRPr="008E21F4">
        <w:t>Pfa shall not exceed 0.1%. Pd shall not be below 99% for the SNRs in Tables 8.4.1.5-1 to 8.4.1.5-5.</w:t>
      </w:r>
    </w:p>
    <w:p w14:paraId="348B4B4A" w14:textId="77777777" w:rsidR="00A00588" w:rsidRPr="008E21F4" w:rsidRDefault="00A00588" w:rsidP="00A00588"/>
    <w:p w14:paraId="5ED41CEA" w14:textId="7873511C" w:rsidR="00A00588" w:rsidRPr="008E21F4" w:rsidRDefault="00A00588" w:rsidP="00A00588">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1"/>
        <w:gridCol w:w="1391"/>
        <w:gridCol w:w="1561"/>
        <w:gridCol w:w="777"/>
        <w:gridCol w:w="777"/>
        <w:gridCol w:w="777"/>
        <w:gridCol w:w="777"/>
      </w:tblGrid>
      <w:tr w:rsidR="00A00588" w:rsidRPr="008E21F4" w14:paraId="5840FEAE" w14:textId="77777777" w:rsidTr="002E6D6D">
        <w:trPr>
          <w:trHeight w:val="20"/>
        </w:trPr>
        <w:tc>
          <w:tcPr>
            <w:tcW w:w="0" w:type="auto"/>
            <w:vMerge w:val="restart"/>
          </w:tcPr>
          <w:p w14:paraId="0A661E58" w14:textId="77777777" w:rsidR="00A00588" w:rsidRPr="008E21F4" w:rsidRDefault="00A00588">
            <w:pPr>
              <w:pStyle w:val="TAH"/>
              <w:snapToGrid w:val="0"/>
              <w:rPr>
                <w:rFonts w:cs="Arial"/>
              </w:rPr>
            </w:pPr>
            <w:r w:rsidRPr="008E21F4">
              <w:rPr>
                <w:rFonts w:cs="Arial"/>
              </w:rPr>
              <w:t>Number of TX antennas</w:t>
            </w:r>
          </w:p>
        </w:tc>
        <w:tc>
          <w:tcPr>
            <w:tcW w:w="0" w:type="auto"/>
            <w:vMerge w:val="restart"/>
          </w:tcPr>
          <w:p w14:paraId="0AA6C793" w14:textId="77777777" w:rsidR="00A00588" w:rsidRPr="008E21F4" w:rsidRDefault="00A00588">
            <w:pPr>
              <w:pStyle w:val="TAH"/>
              <w:snapToGrid w:val="0"/>
              <w:rPr>
                <w:rFonts w:cs="Arial"/>
              </w:rPr>
            </w:pPr>
            <w:r w:rsidRPr="008E21F4">
              <w:rPr>
                <w:rFonts w:cs="Arial"/>
              </w:rPr>
              <w:t>Number of RX antennas</w:t>
            </w:r>
          </w:p>
        </w:tc>
        <w:tc>
          <w:tcPr>
            <w:tcW w:w="1843" w:type="dxa"/>
            <w:vMerge w:val="restart"/>
          </w:tcPr>
          <w:p w14:paraId="3B430F52" w14:textId="77777777" w:rsidR="00A00588" w:rsidRPr="00D528D6" w:rsidRDefault="00A00588">
            <w:pPr>
              <w:pStyle w:val="TAH"/>
              <w:snapToGrid w:val="0"/>
              <w:rPr>
                <w:rFonts w:cs="Arial"/>
                <w:lang w:val="fr-FR"/>
              </w:rPr>
            </w:pPr>
            <w:r w:rsidRPr="00D528D6">
              <w:rPr>
                <w:rFonts w:cs="Arial"/>
                <w:lang w:val="fr-FR"/>
              </w:rPr>
              <w:t>Propagation conditions and</w:t>
            </w:r>
          </w:p>
          <w:p w14:paraId="16AF8A1E" w14:textId="77777777" w:rsidR="00A00588" w:rsidRPr="00D528D6" w:rsidRDefault="00A00588">
            <w:pPr>
              <w:pStyle w:val="TAH"/>
              <w:snapToGrid w:val="0"/>
              <w:rPr>
                <w:rFonts w:cs="Arial"/>
                <w:lang w:val="fr-FR"/>
              </w:rPr>
            </w:pPr>
            <w:proofErr w:type="spellStart"/>
            <w:r w:rsidRPr="00D528D6">
              <w:rPr>
                <w:rFonts w:cs="Arial"/>
                <w:lang w:val="fr-FR"/>
              </w:rPr>
              <w:t>correlation</w:t>
            </w:r>
            <w:proofErr w:type="spellEnd"/>
            <w:r w:rsidRPr="00D528D6">
              <w:rPr>
                <w:rFonts w:cs="Arial"/>
                <w:lang w:val="fr-FR"/>
              </w:rPr>
              <w:t xml:space="preserve"> matrix (Annex B)</w:t>
            </w:r>
          </w:p>
        </w:tc>
        <w:tc>
          <w:tcPr>
            <w:tcW w:w="1279" w:type="dxa"/>
            <w:vMerge w:val="restart"/>
          </w:tcPr>
          <w:p w14:paraId="675265C1" w14:textId="77777777" w:rsidR="00A00588" w:rsidRPr="008E21F4" w:rsidRDefault="00A00588">
            <w:pPr>
              <w:pStyle w:val="TAH"/>
              <w:snapToGrid w:val="0"/>
              <w:rPr>
                <w:rFonts w:cs="Arial"/>
              </w:rPr>
            </w:pPr>
            <w:r w:rsidRPr="008E21F4">
              <w:rPr>
                <w:rFonts w:cs="Arial"/>
              </w:rPr>
              <w:t>Frequency offset</w:t>
            </w:r>
          </w:p>
        </w:tc>
        <w:tc>
          <w:tcPr>
            <w:tcW w:w="1561" w:type="dxa"/>
            <w:vMerge w:val="restart"/>
          </w:tcPr>
          <w:p w14:paraId="0133A2E3" w14:textId="77777777" w:rsidR="00A00588" w:rsidRPr="008E21F4" w:rsidRDefault="00A00588">
            <w:pPr>
              <w:pStyle w:val="TAH"/>
              <w:snapToGrid w:val="0"/>
              <w:rPr>
                <w:rFonts w:cs="Arial"/>
              </w:rPr>
            </w:pPr>
            <w:r w:rsidRPr="008E21F4">
              <w:rPr>
                <w:rFonts w:cs="Arial"/>
                <w:bCs/>
              </w:rPr>
              <w:t>Number of Repetitions</w:t>
            </w:r>
          </w:p>
        </w:tc>
        <w:tc>
          <w:tcPr>
            <w:tcW w:w="0" w:type="auto"/>
            <w:gridSpan w:val="4"/>
          </w:tcPr>
          <w:p w14:paraId="34FC9085" w14:textId="77777777" w:rsidR="00A00588" w:rsidRPr="008E21F4" w:rsidRDefault="00A00588">
            <w:pPr>
              <w:pStyle w:val="TAH"/>
              <w:snapToGrid w:val="0"/>
              <w:rPr>
                <w:rFonts w:cs="Arial"/>
              </w:rPr>
            </w:pPr>
            <w:r w:rsidRPr="008E21F4">
              <w:rPr>
                <w:rFonts w:cs="Arial"/>
              </w:rPr>
              <w:t>SNR [dB]</w:t>
            </w:r>
          </w:p>
        </w:tc>
      </w:tr>
      <w:tr w:rsidR="00A00588" w:rsidRPr="008E21F4" w14:paraId="3508D567" w14:textId="77777777" w:rsidTr="002E6D6D">
        <w:trPr>
          <w:trHeight w:val="20"/>
        </w:trPr>
        <w:tc>
          <w:tcPr>
            <w:tcW w:w="0" w:type="auto"/>
            <w:vMerge/>
          </w:tcPr>
          <w:p w14:paraId="50773FAD" w14:textId="77777777" w:rsidR="00A00588" w:rsidRPr="008E21F4" w:rsidRDefault="00A00588">
            <w:pPr>
              <w:pStyle w:val="TAH"/>
              <w:snapToGrid w:val="0"/>
              <w:rPr>
                <w:rFonts w:cs="Arial"/>
              </w:rPr>
            </w:pPr>
          </w:p>
        </w:tc>
        <w:tc>
          <w:tcPr>
            <w:tcW w:w="0" w:type="auto"/>
            <w:vMerge/>
          </w:tcPr>
          <w:p w14:paraId="09D2A592" w14:textId="77777777" w:rsidR="00A00588" w:rsidRPr="008E21F4" w:rsidRDefault="00A00588">
            <w:pPr>
              <w:pStyle w:val="TAH"/>
              <w:snapToGrid w:val="0"/>
              <w:rPr>
                <w:rFonts w:cs="Arial"/>
              </w:rPr>
            </w:pPr>
          </w:p>
        </w:tc>
        <w:tc>
          <w:tcPr>
            <w:tcW w:w="1843" w:type="dxa"/>
            <w:vMerge/>
          </w:tcPr>
          <w:p w14:paraId="71267DB8" w14:textId="77777777" w:rsidR="00A00588" w:rsidRPr="008E21F4" w:rsidRDefault="00A00588">
            <w:pPr>
              <w:pStyle w:val="TAH"/>
              <w:snapToGrid w:val="0"/>
              <w:rPr>
                <w:rFonts w:cs="Arial"/>
              </w:rPr>
            </w:pPr>
          </w:p>
        </w:tc>
        <w:tc>
          <w:tcPr>
            <w:tcW w:w="1279" w:type="dxa"/>
            <w:vMerge/>
          </w:tcPr>
          <w:p w14:paraId="6CB1F813" w14:textId="77777777" w:rsidR="00A00588" w:rsidRPr="008E21F4" w:rsidRDefault="00A00588">
            <w:pPr>
              <w:pStyle w:val="TAH"/>
              <w:snapToGrid w:val="0"/>
              <w:rPr>
                <w:rFonts w:cs="Arial"/>
              </w:rPr>
            </w:pPr>
          </w:p>
        </w:tc>
        <w:tc>
          <w:tcPr>
            <w:tcW w:w="1561" w:type="dxa"/>
            <w:vMerge/>
          </w:tcPr>
          <w:p w14:paraId="0286D10A" w14:textId="77777777" w:rsidR="00A00588" w:rsidRPr="008E21F4" w:rsidRDefault="00A00588">
            <w:pPr>
              <w:pStyle w:val="TAH"/>
              <w:snapToGrid w:val="0"/>
              <w:rPr>
                <w:rFonts w:cs="Arial"/>
              </w:rPr>
            </w:pPr>
          </w:p>
        </w:tc>
        <w:tc>
          <w:tcPr>
            <w:tcW w:w="0" w:type="auto"/>
          </w:tcPr>
          <w:p w14:paraId="090E21E9" w14:textId="77777777" w:rsidR="00A00588" w:rsidRPr="008E21F4" w:rsidRDefault="00A00588">
            <w:pPr>
              <w:pStyle w:val="TAH"/>
              <w:snapToGrid w:val="0"/>
              <w:rPr>
                <w:rFonts w:cs="Arial"/>
              </w:rPr>
            </w:pPr>
            <w:r w:rsidRPr="008E21F4">
              <w:rPr>
                <w:rFonts w:cs="Arial"/>
              </w:rPr>
              <w:t xml:space="preserve">Burst format 0 </w:t>
            </w:r>
          </w:p>
        </w:tc>
        <w:tc>
          <w:tcPr>
            <w:tcW w:w="0" w:type="auto"/>
          </w:tcPr>
          <w:p w14:paraId="7E37A0BD" w14:textId="77777777" w:rsidR="00A00588" w:rsidRPr="008E21F4" w:rsidRDefault="00A00588">
            <w:pPr>
              <w:pStyle w:val="TAH"/>
              <w:snapToGrid w:val="0"/>
              <w:rPr>
                <w:rFonts w:cs="Arial"/>
              </w:rPr>
            </w:pPr>
            <w:r w:rsidRPr="008E21F4">
              <w:rPr>
                <w:rFonts w:cs="Arial"/>
              </w:rPr>
              <w:t>Burst format 1</w:t>
            </w:r>
          </w:p>
        </w:tc>
        <w:tc>
          <w:tcPr>
            <w:tcW w:w="0" w:type="auto"/>
          </w:tcPr>
          <w:p w14:paraId="371E733B" w14:textId="77777777" w:rsidR="00A00588" w:rsidRPr="008E21F4" w:rsidRDefault="00A00588">
            <w:pPr>
              <w:pStyle w:val="TAH"/>
              <w:snapToGrid w:val="0"/>
              <w:rPr>
                <w:rFonts w:cs="Arial"/>
              </w:rPr>
            </w:pPr>
            <w:r w:rsidRPr="008E21F4">
              <w:rPr>
                <w:rFonts w:cs="Arial"/>
              </w:rPr>
              <w:t>Burst format 2</w:t>
            </w:r>
          </w:p>
        </w:tc>
        <w:tc>
          <w:tcPr>
            <w:tcW w:w="0" w:type="auto"/>
          </w:tcPr>
          <w:p w14:paraId="26375D73" w14:textId="77777777" w:rsidR="00A00588" w:rsidRPr="008E21F4" w:rsidRDefault="00A00588">
            <w:pPr>
              <w:pStyle w:val="TAH"/>
              <w:snapToGrid w:val="0"/>
              <w:rPr>
                <w:rFonts w:cs="Arial"/>
              </w:rPr>
            </w:pPr>
            <w:r w:rsidRPr="008E21F4">
              <w:rPr>
                <w:rFonts w:cs="Arial"/>
              </w:rPr>
              <w:t>Burst format 3</w:t>
            </w:r>
          </w:p>
        </w:tc>
      </w:tr>
      <w:tr w:rsidR="008F4331" w:rsidRPr="008E21F4" w14:paraId="410419A6" w14:textId="77777777" w:rsidTr="002E6D6D">
        <w:trPr>
          <w:trHeight w:val="191"/>
        </w:trPr>
        <w:tc>
          <w:tcPr>
            <w:tcW w:w="0" w:type="auto"/>
            <w:vMerge w:val="restart"/>
          </w:tcPr>
          <w:p w14:paraId="2EEF94FB" w14:textId="77777777" w:rsidR="008F4331" w:rsidRPr="008E21F4" w:rsidRDefault="008F4331">
            <w:pPr>
              <w:pStyle w:val="TAC"/>
              <w:snapToGrid w:val="0"/>
              <w:rPr>
                <w:rFonts w:cs="Arial"/>
              </w:rPr>
            </w:pPr>
            <w:r w:rsidRPr="008E21F4">
              <w:rPr>
                <w:rFonts w:cs="Arial"/>
              </w:rPr>
              <w:t>1</w:t>
            </w:r>
          </w:p>
        </w:tc>
        <w:tc>
          <w:tcPr>
            <w:tcW w:w="0" w:type="auto"/>
            <w:vMerge w:val="restart"/>
          </w:tcPr>
          <w:p w14:paraId="38331C61" w14:textId="6CF9AFCB" w:rsidR="008F4331" w:rsidRPr="008E21F4" w:rsidRDefault="00747520">
            <w:pPr>
              <w:pStyle w:val="TAC"/>
              <w:snapToGrid w:val="0"/>
              <w:rPr>
                <w:rFonts w:cs="Arial"/>
              </w:rPr>
            </w:pPr>
            <w:r>
              <w:rPr>
                <w:rFonts w:cs="Arial"/>
              </w:rPr>
              <w:t>1</w:t>
            </w:r>
          </w:p>
        </w:tc>
        <w:tc>
          <w:tcPr>
            <w:tcW w:w="1843" w:type="dxa"/>
            <w:vMerge w:val="restart"/>
          </w:tcPr>
          <w:p w14:paraId="1BD47BC0" w14:textId="0E23B731" w:rsidR="008F4331" w:rsidRPr="002E6D6D" w:rsidRDefault="005C75C0" w:rsidP="00747520">
            <w:pPr>
              <w:pStyle w:val="TAC"/>
              <w:snapToGrid w:val="0"/>
              <w:rPr>
                <w:rFonts w:cs="Arial"/>
                <w:highlight w:val="yellow"/>
              </w:rPr>
            </w:pPr>
            <w:r w:rsidRPr="002E6D6D">
              <w:rPr>
                <w:rFonts w:eastAsiaTheme="minorEastAsia"/>
                <w:szCs w:val="24"/>
                <w:highlight w:val="yellow"/>
                <w:lang w:eastAsia="zh-CN"/>
              </w:rPr>
              <w:t>[NTN-TDLA100-</w:t>
            </w:r>
            <w:r w:rsidR="00765C7A">
              <w:rPr>
                <w:rFonts w:eastAsiaTheme="minorEastAsia"/>
                <w:szCs w:val="24"/>
                <w:highlight w:val="yellow"/>
                <w:lang w:eastAsia="zh-CN"/>
              </w:rPr>
              <w:t>5</w:t>
            </w:r>
            <w:r w:rsidRPr="002E6D6D">
              <w:rPr>
                <w:rFonts w:eastAsiaTheme="minorEastAsia"/>
                <w:szCs w:val="24"/>
                <w:highlight w:val="yellow"/>
                <w:lang w:eastAsia="zh-CN"/>
              </w:rPr>
              <w:t>]</w:t>
            </w:r>
          </w:p>
        </w:tc>
        <w:tc>
          <w:tcPr>
            <w:tcW w:w="1279" w:type="dxa"/>
            <w:vMerge w:val="restart"/>
          </w:tcPr>
          <w:p w14:paraId="419C254E" w14:textId="5DF8E70C" w:rsidR="008F4331" w:rsidRPr="002E6D6D" w:rsidRDefault="002E6D6D">
            <w:pPr>
              <w:pStyle w:val="TAC"/>
              <w:snapToGrid w:val="0"/>
              <w:rPr>
                <w:rFonts w:cs="Arial"/>
                <w:highlight w:val="yellow"/>
              </w:rPr>
            </w:pPr>
            <w:r w:rsidRPr="002E6D6D">
              <w:rPr>
                <w:highlight w:val="yellow"/>
              </w:rPr>
              <w:t>[270 Hz]</w:t>
            </w:r>
          </w:p>
        </w:tc>
        <w:tc>
          <w:tcPr>
            <w:tcW w:w="1561" w:type="dxa"/>
          </w:tcPr>
          <w:p w14:paraId="1E4FEFCA" w14:textId="579B4D0C" w:rsidR="008F4331" w:rsidRPr="008F4331" w:rsidRDefault="008F4331" w:rsidP="008F4331">
            <w:pPr>
              <w:pStyle w:val="TAC"/>
            </w:pPr>
            <w:r w:rsidRPr="008F4331">
              <w:t>8</w:t>
            </w:r>
          </w:p>
        </w:tc>
        <w:tc>
          <w:tcPr>
            <w:tcW w:w="0" w:type="auto"/>
            <w:vAlign w:val="center"/>
          </w:tcPr>
          <w:p w14:paraId="7BAED2AC" w14:textId="1E356C92" w:rsidR="008F4331" w:rsidRPr="0083175F" w:rsidRDefault="008F4331" w:rsidP="008F4331">
            <w:pPr>
              <w:pStyle w:val="TAC"/>
              <w:rPr>
                <w:highlight w:val="yellow"/>
              </w:rPr>
            </w:pPr>
            <w:r w:rsidRPr="0083175F">
              <w:rPr>
                <w:highlight w:val="yellow"/>
              </w:rPr>
              <w:t>TBD</w:t>
            </w:r>
          </w:p>
        </w:tc>
        <w:tc>
          <w:tcPr>
            <w:tcW w:w="0" w:type="auto"/>
            <w:vAlign w:val="center"/>
          </w:tcPr>
          <w:p w14:paraId="7CD51CD2" w14:textId="2B8477EA" w:rsidR="008F4331" w:rsidRPr="0083175F" w:rsidRDefault="008F4331" w:rsidP="008F4331">
            <w:pPr>
              <w:pStyle w:val="TAC"/>
              <w:rPr>
                <w:highlight w:val="yellow"/>
              </w:rPr>
            </w:pPr>
            <w:r w:rsidRPr="0083175F">
              <w:rPr>
                <w:highlight w:val="yellow"/>
              </w:rPr>
              <w:t>TBD</w:t>
            </w:r>
          </w:p>
        </w:tc>
        <w:tc>
          <w:tcPr>
            <w:tcW w:w="0" w:type="auto"/>
            <w:vAlign w:val="center"/>
          </w:tcPr>
          <w:p w14:paraId="16BFACBD" w14:textId="53AC7BA0" w:rsidR="008F4331" w:rsidRPr="008F4331" w:rsidRDefault="008F4331" w:rsidP="008F4331">
            <w:pPr>
              <w:pStyle w:val="TAC"/>
            </w:pPr>
            <w:r w:rsidRPr="008F4331">
              <w:t>-</w:t>
            </w:r>
          </w:p>
        </w:tc>
        <w:tc>
          <w:tcPr>
            <w:tcW w:w="0" w:type="auto"/>
            <w:vAlign w:val="center"/>
          </w:tcPr>
          <w:p w14:paraId="5252794B" w14:textId="6101B7F9" w:rsidR="008F4331" w:rsidRPr="008F4331" w:rsidRDefault="008F4331" w:rsidP="008F4331">
            <w:pPr>
              <w:pStyle w:val="TAC"/>
            </w:pPr>
            <w:r w:rsidRPr="008F4331">
              <w:t>-</w:t>
            </w:r>
          </w:p>
        </w:tc>
      </w:tr>
      <w:tr w:rsidR="008F4331" w:rsidRPr="008E21F4" w14:paraId="7B7CEEF9" w14:textId="77777777" w:rsidTr="002E6D6D">
        <w:trPr>
          <w:trHeight w:val="265"/>
        </w:trPr>
        <w:tc>
          <w:tcPr>
            <w:tcW w:w="0" w:type="auto"/>
            <w:vMerge/>
          </w:tcPr>
          <w:p w14:paraId="452892F5" w14:textId="77777777" w:rsidR="008F4331" w:rsidRPr="008E21F4" w:rsidRDefault="008F4331" w:rsidP="008F4331">
            <w:pPr>
              <w:pStyle w:val="TAC"/>
              <w:snapToGrid w:val="0"/>
              <w:rPr>
                <w:rFonts w:cs="Arial"/>
              </w:rPr>
            </w:pPr>
          </w:p>
        </w:tc>
        <w:tc>
          <w:tcPr>
            <w:tcW w:w="0" w:type="auto"/>
            <w:vMerge/>
          </w:tcPr>
          <w:p w14:paraId="409A9034" w14:textId="77777777" w:rsidR="008F4331" w:rsidRPr="008E21F4" w:rsidRDefault="008F4331" w:rsidP="008F4331">
            <w:pPr>
              <w:pStyle w:val="TAC"/>
              <w:snapToGrid w:val="0"/>
              <w:rPr>
                <w:rFonts w:cs="Arial"/>
              </w:rPr>
            </w:pPr>
          </w:p>
        </w:tc>
        <w:tc>
          <w:tcPr>
            <w:tcW w:w="1843" w:type="dxa"/>
            <w:vMerge/>
          </w:tcPr>
          <w:p w14:paraId="049AF482" w14:textId="77777777" w:rsidR="008F4331" w:rsidRPr="002E6D6D" w:rsidRDefault="008F4331" w:rsidP="008F4331">
            <w:pPr>
              <w:pStyle w:val="TAC"/>
              <w:snapToGrid w:val="0"/>
              <w:rPr>
                <w:rFonts w:cs="Arial"/>
                <w:highlight w:val="yellow"/>
              </w:rPr>
            </w:pPr>
          </w:p>
        </w:tc>
        <w:tc>
          <w:tcPr>
            <w:tcW w:w="1279" w:type="dxa"/>
            <w:vMerge/>
          </w:tcPr>
          <w:p w14:paraId="47A2DBFE" w14:textId="77777777" w:rsidR="008F4331" w:rsidRPr="002E6D6D" w:rsidRDefault="008F4331" w:rsidP="008F4331">
            <w:pPr>
              <w:pStyle w:val="TAC"/>
              <w:snapToGrid w:val="0"/>
              <w:rPr>
                <w:rFonts w:cs="Arial"/>
                <w:highlight w:val="yellow"/>
              </w:rPr>
            </w:pPr>
          </w:p>
        </w:tc>
        <w:tc>
          <w:tcPr>
            <w:tcW w:w="1561" w:type="dxa"/>
          </w:tcPr>
          <w:p w14:paraId="4DDE8507" w14:textId="1729345F" w:rsidR="008F4331" w:rsidRPr="008E21F4" w:rsidRDefault="008F4331" w:rsidP="008F4331">
            <w:pPr>
              <w:pStyle w:val="TAC"/>
              <w:snapToGrid w:val="0"/>
              <w:rPr>
                <w:rFonts w:cs="Arial"/>
              </w:rPr>
            </w:pPr>
            <w:r w:rsidRPr="008E21F4">
              <w:rPr>
                <w:rFonts w:cs="Arial"/>
              </w:rPr>
              <w:t>16</w:t>
            </w:r>
          </w:p>
        </w:tc>
        <w:tc>
          <w:tcPr>
            <w:tcW w:w="0" w:type="auto"/>
            <w:vAlign w:val="center"/>
          </w:tcPr>
          <w:p w14:paraId="6CA22AA4" w14:textId="2A2F7D84" w:rsidR="008F4331" w:rsidRPr="008E21F4" w:rsidRDefault="008F4331" w:rsidP="008F4331">
            <w:pPr>
              <w:pStyle w:val="TAC"/>
            </w:pPr>
            <w:r>
              <w:t>-</w:t>
            </w:r>
          </w:p>
        </w:tc>
        <w:tc>
          <w:tcPr>
            <w:tcW w:w="0" w:type="auto"/>
            <w:vAlign w:val="center"/>
          </w:tcPr>
          <w:p w14:paraId="244AD243" w14:textId="66AC332E" w:rsidR="008F4331" w:rsidRPr="008E21F4" w:rsidRDefault="008F4331" w:rsidP="008F4331">
            <w:pPr>
              <w:pStyle w:val="TAC"/>
            </w:pPr>
            <w:r>
              <w:t>-</w:t>
            </w:r>
          </w:p>
        </w:tc>
        <w:tc>
          <w:tcPr>
            <w:tcW w:w="0" w:type="auto"/>
            <w:vAlign w:val="center"/>
          </w:tcPr>
          <w:p w14:paraId="65711168" w14:textId="6CB1009F" w:rsidR="008F4331" w:rsidRPr="0083175F" w:rsidRDefault="008F4331" w:rsidP="008F4331">
            <w:pPr>
              <w:pStyle w:val="TAC"/>
              <w:rPr>
                <w:highlight w:val="yellow"/>
              </w:rPr>
            </w:pPr>
            <w:r w:rsidRPr="0083175F">
              <w:rPr>
                <w:highlight w:val="yellow"/>
              </w:rPr>
              <w:t>TBD</w:t>
            </w:r>
          </w:p>
        </w:tc>
        <w:tc>
          <w:tcPr>
            <w:tcW w:w="0" w:type="auto"/>
            <w:vAlign w:val="center"/>
          </w:tcPr>
          <w:p w14:paraId="3DB59E0B" w14:textId="6E5FB035" w:rsidR="008F4331" w:rsidRPr="0083175F" w:rsidRDefault="008F4331" w:rsidP="008F4331">
            <w:pPr>
              <w:pStyle w:val="TAC"/>
              <w:rPr>
                <w:highlight w:val="yellow"/>
              </w:rPr>
            </w:pPr>
            <w:r w:rsidRPr="0083175F">
              <w:rPr>
                <w:highlight w:val="yellow"/>
              </w:rPr>
              <w:t>TBD</w:t>
            </w:r>
          </w:p>
        </w:tc>
      </w:tr>
      <w:tr w:rsidR="00BF6004" w:rsidRPr="008E21F4" w14:paraId="180FF283" w14:textId="77777777" w:rsidTr="002E6D6D">
        <w:trPr>
          <w:trHeight w:val="213"/>
        </w:trPr>
        <w:tc>
          <w:tcPr>
            <w:tcW w:w="0" w:type="auto"/>
            <w:vMerge/>
          </w:tcPr>
          <w:p w14:paraId="1137AFE7" w14:textId="77777777" w:rsidR="00BF6004" w:rsidRPr="008E21F4" w:rsidRDefault="00BF6004" w:rsidP="00BF6004">
            <w:pPr>
              <w:pStyle w:val="TAJ"/>
              <w:snapToGrid w:val="0"/>
              <w:spacing w:before="0"/>
              <w:rPr>
                <w:rFonts w:cs="Arial"/>
                <w:b w:val="0"/>
                <w:sz w:val="18"/>
                <w:szCs w:val="18"/>
              </w:rPr>
            </w:pPr>
          </w:p>
        </w:tc>
        <w:tc>
          <w:tcPr>
            <w:tcW w:w="0" w:type="auto"/>
            <w:vMerge w:val="restart"/>
          </w:tcPr>
          <w:p w14:paraId="2063EB5D" w14:textId="41D9DF8E" w:rsidR="00BF6004" w:rsidRPr="008E21F4" w:rsidRDefault="00747520" w:rsidP="00BF6004">
            <w:pPr>
              <w:pStyle w:val="TAJ"/>
              <w:snapToGrid w:val="0"/>
              <w:spacing w:before="0"/>
              <w:rPr>
                <w:rFonts w:cs="Arial"/>
                <w:b w:val="0"/>
                <w:sz w:val="18"/>
                <w:szCs w:val="18"/>
              </w:rPr>
            </w:pPr>
            <w:r>
              <w:rPr>
                <w:rFonts w:cs="Arial"/>
                <w:b w:val="0"/>
                <w:sz w:val="18"/>
                <w:szCs w:val="18"/>
              </w:rPr>
              <w:t>2</w:t>
            </w:r>
          </w:p>
        </w:tc>
        <w:tc>
          <w:tcPr>
            <w:tcW w:w="1843" w:type="dxa"/>
            <w:vMerge w:val="restart"/>
          </w:tcPr>
          <w:p w14:paraId="34491C56" w14:textId="6C7A7FB6" w:rsidR="00BF6004" w:rsidRPr="002E6D6D" w:rsidRDefault="005C75C0" w:rsidP="00BF6004">
            <w:pPr>
              <w:pStyle w:val="TAC"/>
              <w:rPr>
                <w:rFonts w:cs="Arial"/>
                <w:highlight w:val="yellow"/>
              </w:rPr>
            </w:pPr>
            <w:r w:rsidRPr="002E6D6D">
              <w:rPr>
                <w:rFonts w:eastAsiaTheme="minorEastAsia"/>
                <w:szCs w:val="24"/>
                <w:highlight w:val="yellow"/>
                <w:lang w:eastAsia="zh-CN"/>
              </w:rPr>
              <w:t>[NTN-TDLA100-</w:t>
            </w:r>
            <w:r w:rsidR="00765C7A">
              <w:rPr>
                <w:rFonts w:eastAsiaTheme="minorEastAsia"/>
                <w:szCs w:val="24"/>
                <w:highlight w:val="yellow"/>
                <w:lang w:eastAsia="zh-CN"/>
              </w:rPr>
              <w:t>5</w:t>
            </w:r>
            <w:r w:rsidRPr="002E6D6D">
              <w:rPr>
                <w:rFonts w:eastAsiaTheme="minorEastAsia"/>
                <w:szCs w:val="24"/>
                <w:highlight w:val="yellow"/>
                <w:lang w:eastAsia="zh-CN"/>
              </w:rPr>
              <w:t>]</w:t>
            </w:r>
          </w:p>
        </w:tc>
        <w:tc>
          <w:tcPr>
            <w:tcW w:w="1279" w:type="dxa"/>
            <w:vMerge w:val="restart"/>
          </w:tcPr>
          <w:p w14:paraId="73D0E901" w14:textId="74087A4B" w:rsidR="002E6D6D" w:rsidRPr="002E6D6D" w:rsidRDefault="002E6D6D" w:rsidP="002E6D6D">
            <w:pPr>
              <w:pStyle w:val="TAC"/>
              <w:snapToGrid w:val="0"/>
              <w:rPr>
                <w:highlight w:val="yellow"/>
              </w:rPr>
            </w:pPr>
            <w:r w:rsidRPr="002E6D6D">
              <w:rPr>
                <w:highlight w:val="yellow"/>
              </w:rPr>
              <w:t>[270 Hz]</w:t>
            </w:r>
          </w:p>
        </w:tc>
        <w:tc>
          <w:tcPr>
            <w:tcW w:w="1561" w:type="dxa"/>
          </w:tcPr>
          <w:p w14:paraId="3087BC6E" w14:textId="03015158" w:rsidR="00BF6004" w:rsidRPr="008E21F4" w:rsidRDefault="00BF6004" w:rsidP="00BF6004">
            <w:pPr>
              <w:pStyle w:val="TAC"/>
              <w:snapToGrid w:val="0"/>
              <w:rPr>
                <w:rFonts w:cs="Arial"/>
              </w:rPr>
            </w:pPr>
            <w:r w:rsidRPr="008F4331">
              <w:t>8</w:t>
            </w:r>
          </w:p>
        </w:tc>
        <w:tc>
          <w:tcPr>
            <w:tcW w:w="0" w:type="auto"/>
            <w:vAlign w:val="center"/>
          </w:tcPr>
          <w:p w14:paraId="6254A58B" w14:textId="0C6C555B" w:rsidR="00BF6004" w:rsidRPr="0083175F" w:rsidRDefault="00BF6004" w:rsidP="00BF6004">
            <w:pPr>
              <w:pStyle w:val="TAC"/>
              <w:rPr>
                <w:highlight w:val="yellow"/>
              </w:rPr>
            </w:pPr>
            <w:r w:rsidRPr="0083175F">
              <w:rPr>
                <w:highlight w:val="yellow"/>
              </w:rPr>
              <w:t>TBD</w:t>
            </w:r>
          </w:p>
        </w:tc>
        <w:tc>
          <w:tcPr>
            <w:tcW w:w="0" w:type="auto"/>
            <w:vAlign w:val="center"/>
          </w:tcPr>
          <w:p w14:paraId="645FC0AD" w14:textId="01B106AE" w:rsidR="00BF6004" w:rsidRPr="0083175F" w:rsidRDefault="00BF6004" w:rsidP="00BF6004">
            <w:pPr>
              <w:pStyle w:val="TAC"/>
              <w:rPr>
                <w:highlight w:val="yellow"/>
              </w:rPr>
            </w:pPr>
            <w:r w:rsidRPr="0083175F">
              <w:rPr>
                <w:highlight w:val="yellow"/>
              </w:rPr>
              <w:t>TBD</w:t>
            </w:r>
          </w:p>
        </w:tc>
        <w:tc>
          <w:tcPr>
            <w:tcW w:w="0" w:type="auto"/>
            <w:vAlign w:val="center"/>
          </w:tcPr>
          <w:p w14:paraId="486F9E5D" w14:textId="39D32CB0" w:rsidR="00BF6004" w:rsidRPr="008E21F4" w:rsidRDefault="00BF6004" w:rsidP="00BF6004">
            <w:pPr>
              <w:pStyle w:val="TAC"/>
            </w:pPr>
            <w:r w:rsidRPr="008F4331">
              <w:t>-</w:t>
            </w:r>
          </w:p>
        </w:tc>
        <w:tc>
          <w:tcPr>
            <w:tcW w:w="0" w:type="auto"/>
            <w:vAlign w:val="center"/>
          </w:tcPr>
          <w:p w14:paraId="7D1B36BD" w14:textId="6E2C9953" w:rsidR="00BF6004" w:rsidRPr="008E21F4" w:rsidRDefault="00BF6004" w:rsidP="00BF6004">
            <w:pPr>
              <w:pStyle w:val="TAC"/>
            </w:pPr>
            <w:r w:rsidRPr="008F4331">
              <w:t>-</w:t>
            </w:r>
          </w:p>
        </w:tc>
      </w:tr>
      <w:tr w:rsidR="00BF6004" w:rsidRPr="008E21F4" w14:paraId="5F1F7BE2" w14:textId="77777777" w:rsidTr="002E6D6D">
        <w:trPr>
          <w:trHeight w:val="20"/>
        </w:trPr>
        <w:tc>
          <w:tcPr>
            <w:tcW w:w="0" w:type="auto"/>
            <w:vMerge/>
          </w:tcPr>
          <w:p w14:paraId="36D75D30" w14:textId="77777777" w:rsidR="00BF6004" w:rsidRPr="008E21F4" w:rsidRDefault="00BF6004" w:rsidP="00BF6004">
            <w:pPr>
              <w:pStyle w:val="TAJ"/>
              <w:snapToGrid w:val="0"/>
              <w:spacing w:before="0"/>
              <w:rPr>
                <w:rFonts w:cs="Arial"/>
                <w:b w:val="0"/>
                <w:sz w:val="18"/>
                <w:szCs w:val="18"/>
              </w:rPr>
            </w:pPr>
          </w:p>
        </w:tc>
        <w:tc>
          <w:tcPr>
            <w:tcW w:w="0" w:type="auto"/>
            <w:vMerge/>
          </w:tcPr>
          <w:p w14:paraId="7F1ECCDB" w14:textId="77777777" w:rsidR="00BF6004" w:rsidRPr="008E21F4" w:rsidRDefault="00BF6004" w:rsidP="00BF6004">
            <w:pPr>
              <w:pStyle w:val="TAJ"/>
              <w:snapToGrid w:val="0"/>
              <w:spacing w:before="0"/>
              <w:rPr>
                <w:rFonts w:cs="Arial"/>
                <w:b w:val="0"/>
                <w:sz w:val="18"/>
                <w:szCs w:val="18"/>
              </w:rPr>
            </w:pPr>
          </w:p>
        </w:tc>
        <w:tc>
          <w:tcPr>
            <w:tcW w:w="1843" w:type="dxa"/>
            <w:vMerge/>
          </w:tcPr>
          <w:p w14:paraId="5BA5E644" w14:textId="77777777" w:rsidR="00BF6004" w:rsidRPr="008E21F4" w:rsidRDefault="00BF6004" w:rsidP="00BF6004">
            <w:pPr>
              <w:pStyle w:val="TAJ"/>
              <w:snapToGrid w:val="0"/>
              <w:spacing w:before="0"/>
              <w:rPr>
                <w:rFonts w:cs="Arial"/>
                <w:sz w:val="18"/>
                <w:szCs w:val="18"/>
              </w:rPr>
            </w:pPr>
          </w:p>
        </w:tc>
        <w:tc>
          <w:tcPr>
            <w:tcW w:w="1279" w:type="dxa"/>
            <w:vMerge/>
          </w:tcPr>
          <w:p w14:paraId="067FB086" w14:textId="77777777" w:rsidR="00BF6004" w:rsidRPr="008E21F4" w:rsidRDefault="00BF6004" w:rsidP="00BF6004">
            <w:pPr>
              <w:pStyle w:val="TAC"/>
              <w:snapToGrid w:val="0"/>
              <w:rPr>
                <w:rFonts w:cs="Arial"/>
              </w:rPr>
            </w:pPr>
          </w:p>
        </w:tc>
        <w:tc>
          <w:tcPr>
            <w:tcW w:w="1561" w:type="dxa"/>
          </w:tcPr>
          <w:p w14:paraId="6BA3B4C8" w14:textId="4B08F2CF" w:rsidR="00BF6004" w:rsidRPr="008E21F4" w:rsidRDefault="00BF6004" w:rsidP="00BF6004">
            <w:pPr>
              <w:pStyle w:val="TAC"/>
              <w:snapToGrid w:val="0"/>
              <w:rPr>
                <w:rFonts w:cs="Arial"/>
              </w:rPr>
            </w:pPr>
            <w:r w:rsidRPr="008E21F4">
              <w:rPr>
                <w:rFonts w:cs="Arial"/>
              </w:rPr>
              <w:t>16</w:t>
            </w:r>
          </w:p>
        </w:tc>
        <w:tc>
          <w:tcPr>
            <w:tcW w:w="0" w:type="auto"/>
            <w:vAlign w:val="center"/>
          </w:tcPr>
          <w:p w14:paraId="025B4E07" w14:textId="12F5D1B5" w:rsidR="00BF6004" w:rsidRPr="008E21F4" w:rsidRDefault="00BF6004" w:rsidP="00BF6004">
            <w:pPr>
              <w:pStyle w:val="TAC"/>
            </w:pPr>
            <w:r>
              <w:t>-</w:t>
            </w:r>
          </w:p>
        </w:tc>
        <w:tc>
          <w:tcPr>
            <w:tcW w:w="0" w:type="auto"/>
            <w:vAlign w:val="center"/>
          </w:tcPr>
          <w:p w14:paraId="03CD0F47" w14:textId="328EA22E" w:rsidR="00BF6004" w:rsidRPr="008E21F4" w:rsidRDefault="00BF6004" w:rsidP="00BF6004">
            <w:pPr>
              <w:pStyle w:val="TAC"/>
            </w:pPr>
            <w:r>
              <w:t>-</w:t>
            </w:r>
          </w:p>
        </w:tc>
        <w:tc>
          <w:tcPr>
            <w:tcW w:w="0" w:type="auto"/>
            <w:vAlign w:val="center"/>
          </w:tcPr>
          <w:p w14:paraId="6CCFDB21" w14:textId="3B1F41A8" w:rsidR="00BF6004" w:rsidRPr="0083175F" w:rsidRDefault="00BF6004" w:rsidP="00BF6004">
            <w:pPr>
              <w:pStyle w:val="TAC"/>
              <w:rPr>
                <w:highlight w:val="yellow"/>
              </w:rPr>
            </w:pPr>
            <w:r w:rsidRPr="0083175F">
              <w:rPr>
                <w:highlight w:val="yellow"/>
              </w:rPr>
              <w:t>TBD</w:t>
            </w:r>
          </w:p>
        </w:tc>
        <w:tc>
          <w:tcPr>
            <w:tcW w:w="0" w:type="auto"/>
            <w:vAlign w:val="center"/>
          </w:tcPr>
          <w:p w14:paraId="7D1664A1" w14:textId="19CE3AAB" w:rsidR="00BF6004" w:rsidRPr="0083175F" w:rsidRDefault="00BF6004" w:rsidP="00BF6004">
            <w:pPr>
              <w:pStyle w:val="TAC"/>
              <w:rPr>
                <w:highlight w:val="yellow"/>
              </w:rPr>
            </w:pPr>
            <w:r w:rsidRPr="0083175F">
              <w:rPr>
                <w:highlight w:val="yellow"/>
              </w:rPr>
              <w:t>TBD</w:t>
            </w:r>
          </w:p>
        </w:tc>
      </w:tr>
      <w:tr w:rsidR="008F4331" w:rsidRPr="008E21F4" w14:paraId="067822A0" w14:textId="77777777">
        <w:trPr>
          <w:trHeight w:val="20"/>
        </w:trPr>
        <w:tc>
          <w:tcPr>
            <w:tcW w:w="0" w:type="auto"/>
            <w:gridSpan w:val="9"/>
            <w:tcBorders>
              <w:right w:val="single" w:sz="4" w:space="0" w:color="auto"/>
            </w:tcBorders>
          </w:tcPr>
          <w:p w14:paraId="706FA775" w14:textId="77777777" w:rsidR="008F4331" w:rsidRPr="008E21F4" w:rsidRDefault="008F4331" w:rsidP="008F4331">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63DF23BA" w14:textId="77777777" w:rsidR="00D95657" w:rsidRDefault="00D95657" w:rsidP="00B65B94">
      <w:pPr>
        <w:jc w:val="center"/>
        <w:rPr>
          <w:b/>
          <w:i/>
          <w:noProof/>
          <w:color w:val="FF0000"/>
          <w:lang w:val="en-US" w:eastAsia="zh-CN"/>
        </w:rPr>
      </w:pPr>
    </w:p>
    <w:p w14:paraId="0491B201" w14:textId="76C6919B" w:rsidR="008B1B48" w:rsidRDefault="00D95657" w:rsidP="00D9565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AA5BAA">
        <w:rPr>
          <w:b/>
          <w:i/>
          <w:noProof/>
          <w:color w:val="FF0000"/>
          <w:lang w:val="en-US" w:eastAsia="zh-CN"/>
        </w:rPr>
        <w:t>5</w:t>
      </w:r>
      <w:r w:rsidRPr="0092498C">
        <w:rPr>
          <w:b/>
          <w:i/>
          <w:noProof/>
          <w:color w:val="FF0000"/>
          <w:lang w:val="en-US" w:eastAsia="zh-CN"/>
        </w:rPr>
        <w:t>&gt;</w:t>
      </w:r>
    </w:p>
    <w:p w14:paraId="3ACCCCFD" w14:textId="77777777" w:rsidR="008B1B48" w:rsidRDefault="008B1B48">
      <w:pPr>
        <w:spacing w:after="0"/>
        <w:rPr>
          <w:b/>
          <w:i/>
          <w:noProof/>
          <w:color w:val="FF0000"/>
          <w:lang w:val="en-US" w:eastAsia="zh-CN"/>
        </w:rPr>
      </w:pPr>
      <w:r>
        <w:rPr>
          <w:b/>
          <w:i/>
          <w:noProof/>
          <w:color w:val="FF0000"/>
          <w:lang w:val="en-US" w:eastAsia="zh-CN"/>
        </w:rPr>
        <w:br w:type="page"/>
      </w:r>
    </w:p>
    <w:p w14:paraId="2151A609" w14:textId="0F03950F" w:rsidR="00D95657" w:rsidRPr="0092498C" w:rsidRDefault="00D95657" w:rsidP="00D95657">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6</w:t>
      </w:r>
      <w:r w:rsidRPr="0092498C">
        <w:rPr>
          <w:b/>
          <w:i/>
          <w:noProof/>
          <w:color w:val="FF0000"/>
          <w:lang w:val="en-US" w:eastAsia="zh-CN"/>
        </w:rPr>
        <w:t>&gt;</w:t>
      </w:r>
    </w:p>
    <w:p w14:paraId="05E81318" w14:textId="77777777" w:rsidR="00D95657" w:rsidRDefault="00D95657" w:rsidP="00D95657">
      <w:pPr>
        <w:rPr>
          <w:rFonts w:eastAsia="Malgun Gothic"/>
        </w:rPr>
      </w:pPr>
    </w:p>
    <w:p w14:paraId="3331269C" w14:textId="77777777" w:rsidR="00D95657" w:rsidRDefault="00D95657" w:rsidP="00D95657">
      <w:pPr>
        <w:pStyle w:val="Heading1"/>
      </w:pPr>
      <w:bookmarkStart w:id="559" w:name="_Toc52466549"/>
      <w:bookmarkStart w:id="560" w:name="_Toc66869534"/>
      <w:bookmarkStart w:id="561" w:name="_Toc82894126"/>
      <w:bookmarkStart w:id="562" w:name="_Toc76497325"/>
      <w:bookmarkStart w:id="563" w:name="_Toc45825879"/>
      <w:bookmarkStart w:id="564" w:name="_Toc98574798"/>
      <w:bookmarkStart w:id="565" w:name="_Toc8682"/>
      <w:bookmarkStart w:id="566" w:name="_Toc45826131"/>
      <w:bookmarkStart w:id="567" w:name="_Toc45825627"/>
      <w:bookmarkStart w:id="568" w:name="_Toc29478593"/>
      <w:bookmarkStart w:id="569" w:name="_Toc75173509"/>
      <w:bookmarkStart w:id="570" w:name="_Toc35933191"/>
      <w:bookmarkStart w:id="571" w:name="_Toc37163063"/>
      <w:bookmarkStart w:id="572" w:name="_Toc45826383"/>
      <w:bookmarkStart w:id="573" w:name="_Toc44754199"/>
      <w:bookmarkStart w:id="574" w:name="_Toc66872352"/>
      <w:bookmarkStart w:id="575" w:name="_Toc37173643"/>
      <w:bookmarkStart w:id="576" w:name="_Toc89684657"/>
      <w:bookmarkStart w:id="577" w:name="_Toc20997914"/>
      <w:bookmarkStart w:id="578" w:name="_Toc35935479"/>
      <w:bookmarkStart w:id="579" w:name="_Toc37173391"/>
      <w:bookmarkStart w:id="580" w:name="_Toc121933098"/>
      <w:bookmarkStart w:id="581" w:name="_Toc121908812"/>
      <w:bookmarkStart w:id="582" w:name="_Toc124186607"/>
      <w:r>
        <w:t>A.</w:t>
      </w:r>
      <w:r>
        <w:rPr>
          <w:lang w:val="en-US" w:eastAsia="zh-CN"/>
        </w:rPr>
        <w:t>5</w:t>
      </w:r>
      <w:r>
        <w:tab/>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340914">
        <w:t>Fixed Reference Channels for performance requirements (QPSK 1/3)</w:t>
      </w:r>
    </w:p>
    <w:p w14:paraId="7FA2EC8F" w14:textId="77777777" w:rsidR="00D95657" w:rsidRPr="00340914" w:rsidRDefault="00D95657" w:rsidP="00D95657">
      <w:pPr>
        <w:pStyle w:val="TH"/>
      </w:pPr>
      <w:r w:rsidRPr="00340914">
        <w:t>Table A.</w:t>
      </w:r>
      <w:r>
        <w:t>5</w:t>
      </w:r>
      <w:r w:rsidRPr="00340914">
        <w:t>-1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D95657" w:rsidRPr="00340914" w14:paraId="4CA793E7" w14:textId="77777777">
        <w:trPr>
          <w:jc w:val="center"/>
        </w:trPr>
        <w:tc>
          <w:tcPr>
            <w:tcW w:w="3369" w:type="dxa"/>
          </w:tcPr>
          <w:p w14:paraId="285A2B81" w14:textId="77777777" w:rsidR="00D95657" w:rsidRPr="00340914" w:rsidRDefault="00D95657">
            <w:pPr>
              <w:pStyle w:val="TAH"/>
              <w:rPr>
                <w:rFonts w:cs="Arial"/>
              </w:rPr>
            </w:pPr>
            <w:r w:rsidRPr="00340914">
              <w:rPr>
                <w:rFonts w:cs="Arial"/>
              </w:rPr>
              <w:t>Reference channel</w:t>
            </w:r>
          </w:p>
        </w:tc>
        <w:tc>
          <w:tcPr>
            <w:tcW w:w="717" w:type="dxa"/>
          </w:tcPr>
          <w:p w14:paraId="2643A997" w14:textId="77777777" w:rsidR="00D95657" w:rsidRPr="00340914" w:rsidRDefault="00D95657">
            <w:pPr>
              <w:pStyle w:val="TAH"/>
              <w:rPr>
                <w:rFonts w:cs="Arial"/>
              </w:rPr>
            </w:pPr>
            <w:r w:rsidRPr="00340914">
              <w:rPr>
                <w:rFonts w:cs="Arial"/>
              </w:rPr>
              <w:t>A</w:t>
            </w:r>
            <w:r>
              <w:rPr>
                <w:rFonts w:cs="Arial"/>
              </w:rPr>
              <w:t>5</w:t>
            </w:r>
            <w:r w:rsidRPr="00340914">
              <w:rPr>
                <w:rFonts w:cs="Arial"/>
              </w:rPr>
              <w:t>-1</w:t>
            </w:r>
          </w:p>
        </w:tc>
        <w:tc>
          <w:tcPr>
            <w:tcW w:w="717" w:type="dxa"/>
          </w:tcPr>
          <w:p w14:paraId="0CCDC267" w14:textId="77777777" w:rsidR="00D95657" w:rsidRPr="00340914" w:rsidRDefault="00D95657">
            <w:pPr>
              <w:pStyle w:val="TAH"/>
              <w:rPr>
                <w:rFonts w:cs="Arial"/>
              </w:rPr>
            </w:pPr>
            <w:r w:rsidRPr="00340914">
              <w:rPr>
                <w:rFonts w:cs="Arial"/>
              </w:rPr>
              <w:t>A</w:t>
            </w:r>
            <w:r>
              <w:rPr>
                <w:rFonts w:cs="Arial"/>
              </w:rPr>
              <w:t>5</w:t>
            </w:r>
            <w:r w:rsidRPr="00340914">
              <w:rPr>
                <w:rFonts w:cs="Arial"/>
              </w:rPr>
              <w:t>-2</w:t>
            </w:r>
          </w:p>
        </w:tc>
      </w:tr>
      <w:tr w:rsidR="00D95657" w:rsidRPr="00340914" w14:paraId="11069461" w14:textId="77777777">
        <w:trPr>
          <w:jc w:val="center"/>
        </w:trPr>
        <w:tc>
          <w:tcPr>
            <w:tcW w:w="3369" w:type="dxa"/>
          </w:tcPr>
          <w:p w14:paraId="53E1DE62" w14:textId="77777777" w:rsidR="00D95657" w:rsidRPr="00340914" w:rsidRDefault="00D95657">
            <w:pPr>
              <w:pStyle w:val="TAL"/>
              <w:rPr>
                <w:rFonts w:cs="Arial"/>
              </w:rPr>
            </w:pPr>
            <w:r w:rsidRPr="00340914">
              <w:rPr>
                <w:rFonts w:cs="Arial"/>
              </w:rPr>
              <w:t>Allocated resource blocks</w:t>
            </w:r>
          </w:p>
        </w:tc>
        <w:tc>
          <w:tcPr>
            <w:tcW w:w="717" w:type="dxa"/>
          </w:tcPr>
          <w:p w14:paraId="1B1D2ACC" w14:textId="77777777" w:rsidR="00D95657" w:rsidRPr="00340914" w:rsidRDefault="00D95657">
            <w:pPr>
              <w:pStyle w:val="TAC"/>
              <w:rPr>
                <w:rFonts w:cs="Arial"/>
              </w:rPr>
            </w:pPr>
            <w:r w:rsidRPr="00340914">
              <w:rPr>
                <w:rFonts w:cs="Arial"/>
              </w:rPr>
              <w:t>1</w:t>
            </w:r>
          </w:p>
        </w:tc>
        <w:tc>
          <w:tcPr>
            <w:tcW w:w="717" w:type="dxa"/>
          </w:tcPr>
          <w:p w14:paraId="48FF9BBE" w14:textId="77777777" w:rsidR="00D95657" w:rsidRPr="00340914" w:rsidRDefault="00D95657">
            <w:pPr>
              <w:pStyle w:val="TAC"/>
              <w:rPr>
                <w:rFonts w:cs="Arial"/>
              </w:rPr>
            </w:pPr>
            <w:r w:rsidRPr="00340914">
              <w:rPr>
                <w:rFonts w:cs="Arial"/>
              </w:rPr>
              <w:t>6</w:t>
            </w:r>
          </w:p>
        </w:tc>
      </w:tr>
      <w:tr w:rsidR="00D95657" w:rsidRPr="00340914" w14:paraId="6AE6F0B4" w14:textId="77777777">
        <w:trPr>
          <w:jc w:val="center"/>
        </w:trPr>
        <w:tc>
          <w:tcPr>
            <w:tcW w:w="3369" w:type="dxa"/>
          </w:tcPr>
          <w:p w14:paraId="4477043C" w14:textId="77777777" w:rsidR="00D95657" w:rsidRPr="00340914" w:rsidRDefault="00D95657">
            <w:pPr>
              <w:pStyle w:val="TAL"/>
              <w:rPr>
                <w:rFonts w:cs="Arial"/>
              </w:rPr>
            </w:pPr>
            <w:r w:rsidRPr="00340914">
              <w:rPr>
                <w:rFonts w:cs="Arial"/>
              </w:rPr>
              <w:t>DFT-OFDM Symbols per subframe</w:t>
            </w:r>
          </w:p>
        </w:tc>
        <w:tc>
          <w:tcPr>
            <w:tcW w:w="717" w:type="dxa"/>
          </w:tcPr>
          <w:p w14:paraId="24EA5813" w14:textId="77777777" w:rsidR="00D95657" w:rsidRPr="00340914" w:rsidRDefault="00D95657">
            <w:pPr>
              <w:pStyle w:val="TAC"/>
              <w:rPr>
                <w:rFonts w:cs="Arial"/>
              </w:rPr>
            </w:pPr>
            <w:r w:rsidRPr="00340914">
              <w:rPr>
                <w:rFonts w:cs="Arial"/>
              </w:rPr>
              <w:t>12</w:t>
            </w:r>
          </w:p>
        </w:tc>
        <w:tc>
          <w:tcPr>
            <w:tcW w:w="717" w:type="dxa"/>
          </w:tcPr>
          <w:p w14:paraId="4D41A86B" w14:textId="77777777" w:rsidR="00D95657" w:rsidRPr="00340914" w:rsidRDefault="00D95657">
            <w:pPr>
              <w:pStyle w:val="TAC"/>
              <w:rPr>
                <w:rFonts w:cs="Arial"/>
              </w:rPr>
            </w:pPr>
            <w:r w:rsidRPr="00340914">
              <w:rPr>
                <w:rFonts w:cs="Arial"/>
              </w:rPr>
              <w:t>12</w:t>
            </w:r>
          </w:p>
        </w:tc>
      </w:tr>
      <w:tr w:rsidR="00D95657" w:rsidRPr="00340914" w14:paraId="7FD94895" w14:textId="77777777">
        <w:trPr>
          <w:jc w:val="center"/>
        </w:trPr>
        <w:tc>
          <w:tcPr>
            <w:tcW w:w="3369" w:type="dxa"/>
          </w:tcPr>
          <w:p w14:paraId="38AD0F72" w14:textId="77777777" w:rsidR="00D95657" w:rsidRPr="00340914" w:rsidRDefault="00D95657">
            <w:pPr>
              <w:pStyle w:val="TAL"/>
              <w:rPr>
                <w:rFonts w:cs="Arial"/>
              </w:rPr>
            </w:pPr>
            <w:r w:rsidRPr="00340914">
              <w:rPr>
                <w:rFonts w:cs="Arial"/>
              </w:rPr>
              <w:t>Modulation</w:t>
            </w:r>
          </w:p>
        </w:tc>
        <w:tc>
          <w:tcPr>
            <w:tcW w:w="717" w:type="dxa"/>
          </w:tcPr>
          <w:p w14:paraId="62364B2C" w14:textId="77777777" w:rsidR="00D95657" w:rsidRPr="00340914" w:rsidRDefault="00D95657">
            <w:pPr>
              <w:pStyle w:val="TAC"/>
              <w:rPr>
                <w:rFonts w:cs="Arial"/>
              </w:rPr>
            </w:pPr>
            <w:r w:rsidRPr="00340914">
              <w:rPr>
                <w:rFonts w:cs="Arial"/>
              </w:rPr>
              <w:t>QPSK</w:t>
            </w:r>
          </w:p>
        </w:tc>
        <w:tc>
          <w:tcPr>
            <w:tcW w:w="717" w:type="dxa"/>
          </w:tcPr>
          <w:p w14:paraId="57EED11E" w14:textId="77777777" w:rsidR="00D95657" w:rsidRPr="00340914" w:rsidRDefault="00D95657">
            <w:pPr>
              <w:pStyle w:val="TAC"/>
              <w:rPr>
                <w:rFonts w:cs="Arial"/>
              </w:rPr>
            </w:pPr>
            <w:r w:rsidRPr="00340914">
              <w:rPr>
                <w:rFonts w:cs="Arial"/>
              </w:rPr>
              <w:t>QPSK</w:t>
            </w:r>
          </w:p>
        </w:tc>
      </w:tr>
      <w:tr w:rsidR="00D95657" w:rsidRPr="00340914" w14:paraId="35C54105" w14:textId="77777777">
        <w:trPr>
          <w:jc w:val="center"/>
        </w:trPr>
        <w:tc>
          <w:tcPr>
            <w:tcW w:w="3369" w:type="dxa"/>
          </w:tcPr>
          <w:p w14:paraId="4DC2706B" w14:textId="77777777" w:rsidR="00D95657" w:rsidRPr="00340914" w:rsidRDefault="00D95657">
            <w:pPr>
              <w:pStyle w:val="TAL"/>
              <w:rPr>
                <w:rFonts w:cs="Arial"/>
              </w:rPr>
            </w:pPr>
            <w:r w:rsidRPr="00340914">
              <w:rPr>
                <w:rFonts w:cs="Arial"/>
              </w:rPr>
              <w:t>Code rate</w:t>
            </w:r>
          </w:p>
        </w:tc>
        <w:tc>
          <w:tcPr>
            <w:tcW w:w="717" w:type="dxa"/>
          </w:tcPr>
          <w:p w14:paraId="375F8F1D" w14:textId="77777777" w:rsidR="00D95657" w:rsidRPr="00340914" w:rsidRDefault="00D95657">
            <w:pPr>
              <w:pStyle w:val="TAC"/>
              <w:rPr>
                <w:rFonts w:cs="Arial"/>
              </w:rPr>
            </w:pPr>
            <w:r w:rsidRPr="00340914">
              <w:rPr>
                <w:rFonts w:cs="Arial"/>
              </w:rPr>
              <w:t>1/3</w:t>
            </w:r>
          </w:p>
        </w:tc>
        <w:tc>
          <w:tcPr>
            <w:tcW w:w="717" w:type="dxa"/>
          </w:tcPr>
          <w:p w14:paraId="680227FF" w14:textId="77777777" w:rsidR="00D95657" w:rsidRPr="00340914" w:rsidRDefault="00D95657">
            <w:pPr>
              <w:pStyle w:val="TAC"/>
              <w:rPr>
                <w:rFonts w:cs="Arial"/>
              </w:rPr>
            </w:pPr>
            <w:r w:rsidRPr="00340914">
              <w:rPr>
                <w:rFonts w:cs="Arial"/>
              </w:rPr>
              <w:t>1/3</w:t>
            </w:r>
          </w:p>
        </w:tc>
      </w:tr>
      <w:tr w:rsidR="00D95657" w:rsidRPr="00340914" w14:paraId="68091479" w14:textId="77777777">
        <w:trPr>
          <w:jc w:val="center"/>
        </w:trPr>
        <w:tc>
          <w:tcPr>
            <w:tcW w:w="3369" w:type="dxa"/>
          </w:tcPr>
          <w:p w14:paraId="6B5C3F6B" w14:textId="77777777" w:rsidR="00D95657" w:rsidRPr="00340914" w:rsidRDefault="00D95657">
            <w:pPr>
              <w:pStyle w:val="TAL"/>
              <w:rPr>
                <w:rFonts w:cs="Arial"/>
              </w:rPr>
            </w:pPr>
            <w:r w:rsidRPr="00340914">
              <w:rPr>
                <w:rFonts w:cs="Arial"/>
              </w:rPr>
              <w:t>Payload size (bits)</w:t>
            </w:r>
          </w:p>
        </w:tc>
        <w:tc>
          <w:tcPr>
            <w:tcW w:w="717" w:type="dxa"/>
          </w:tcPr>
          <w:p w14:paraId="4CF9ED92" w14:textId="77777777" w:rsidR="00D95657" w:rsidRPr="00340914" w:rsidRDefault="00D95657">
            <w:pPr>
              <w:pStyle w:val="TAC"/>
              <w:rPr>
                <w:rFonts w:cs="Arial"/>
              </w:rPr>
            </w:pPr>
            <w:r w:rsidRPr="00340914">
              <w:rPr>
                <w:rFonts w:cs="Arial"/>
              </w:rPr>
              <w:t>104</w:t>
            </w:r>
          </w:p>
        </w:tc>
        <w:tc>
          <w:tcPr>
            <w:tcW w:w="717" w:type="dxa"/>
          </w:tcPr>
          <w:p w14:paraId="2B1BE410" w14:textId="77777777" w:rsidR="00D95657" w:rsidRPr="00340914" w:rsidRDefault="00D95657">
            <w:pPr>
              <w:pStyle w:val="TAC"/>
              <w:rPr>
                <w:rFonts w:cs="Arial"/>
              </w:rPr>
            </w:pPr>
            <w:r w:rsidRPr="00340914">
              <w:rPr>
                <w:rFonts w:cs="Arial"/>
              </w:rPr>
              <w:t>600</w:t>
            </w:r>
          </w:p>
        </w:tc>
      </w:tr>
      <w:tr w:rsidR="00D95657" w:rsidRPr="00340914" w14:paraId="6FEECC18" w14:textId="77777777">
        <w:trPr>
          <w:jc w:val="center"/>
        </w:trPr>
        <w:tc>
          <w:tcPr>
            <w:tcW w:w="3369" w:type="dxa"/>
          </w:tcPr>
          <w:p w14:paraId="3F635DEB" w14:textId="77777777" w:rsidR="00D95657" w:rsidRPr="00340914" w:rsidRDefault="00D95657">
            <w:pPr>
              <w:pStyle w:val="TAL"/>
              <w:rPr>
                <w:rFonts w:cs="Arial"/>
                <w:szCs w:val="22"/>
              </w:rPr>
            </w:pPr>
            <w:r w:rsidRPr="00340914">
              <w:rPr>
                <w:rFonts w:eastAsia="SimSun" w:cs="Arial"/>
                <w:szCs w:val="22"/>
              </w:rPr>
              <w:t>Transport block CRC (bits)</w:t>
            </w:r>
          </w:p>
        </w:tc>
        <w:tc>
          <w:tcPr>
            <w:tcW w:w="717" w:type="dxa"/>
          </w:tcPr>
          <w:p w14:paraId="6216D2CA" w14:textId="77777777" w:rsidR="00D95657" w:rsidRPr="00340914" w:rsidRDefault="00D95657">
            <w:pPr>
              <w:pStyle w:val="TAC"/>
              <w:rPr>
                <w:rFonts w:cs="Arial"/>
              </w:rPr>
            </w:pPr>
            <w:r w:rsidRPr="00340914">
              <w:rPr>
                <w:rFonts w:cs="Arial"/>
              </w:rPr>
              <w:t>24</w:t>
            </w:r>
          </w:p>
        </w:tc>
        <w:tc>
          <w:tcPr>
            <w:tcW w:w="717" w:type="dxa"/>
          </w:tcPr>
          <w:p w14:paraId="20A18818" w14:textId="77777777" w:rsidR="00D95657" w:rsidRPr="00340914" w:rsidRDefault="00D95657">
            <w:pPr>
              <w:pStyle w:val="TAC"/>
              <w:rPr>
                <w:rFonts w:cs="Arial"/>
              </w:rPr>
            </w:pPr>
            <w:r w:rsidRPr="00340914">
              <w:rPr>
                <w:rFonts w:cs="Arial"/>
              </w:rPr>
              <w:t>24</w:t>
            </w:r>
          </w:p>
        </w:tc>
      </w:tr>
      <w:tr w:rsidR="00D95657" w:rsidRPr="00340914" w14:paraId="0CA8521F" w14:textId="77777777">
        <w:trPr>
          <w:jc w:val="center"/>
        </w:trPr>
        <w:tc>
          <w:tcPr>
            <w:tcW w:w="3369" w:type="dxa"/>
          </w:tcPr>
          <w:p w14:paraId="3718AA95" w14:textId="77777777" w:rsidR="00D95657" w:rsidRPr="00340914" w:rsidRDefault="00D95657">
            <w:pPr>
              <w:pStyle w:val="TAL"/>
              <w:rPr>
                <w:rFonts w:cs="Arial"/>
              </w:rPr>
            </w:pPr>
            <w:r w:rsidRPr="00340914">
              <w:rPr>
                <w:rFonts w:cs="Arial"/>
              </w:rPr>
              <w:t>Code block CRC size (bits)</w:t>
            </w:r>
          </w:p>
        </w:tc>
        <w:tc>
          <w:tcPr>
            <w:tcW w:w="717" w:type="dxa"/>
          </w:tcPr>
          <w:p w14:paraId="4854E554" w14:textId="77777777" w:rsidR="00D95657" w:rsidRPr="00340914" w:rsidRDefault="00D95657">
            <w:pPr>
              <w:pStyle w:val="TAC"/>
              <w:rPr>
                <w:rFonts w:cs="Arial"/>
              </w:rPr>
            </w:pPr>
            <w:r w:rsidRPr="00340914">
              <w:rPr>
                <w:rFonts w:cs="Arial"/>
              </w:rPr>
              <w:t>0</w:t>
            </w:r>
          </w:p>
        </w:tc>
        <w:tc>
          <w:tcPr>
            <w:tcW w:w="717" w:type="dxa"/>
          </w:tcPr>
          <w:p w14:paraId="7BEEA120" w14:textId="77777777" w:rsidR="00D95657" w:rsidRPr="00340914" w:rsidRDefault="00D95657">
            <w:pPr>
              <w:pStyle w:val="TAC"/>
              <w:rPr>
                <w:rFonts w:cs="Arial"/>
              </w:rPr>
            </w:pPr>
            <w:r w:rsidRPr="00340914">
              <w:rPr>
                <w:rFonts w:cs="Arial"/>
              </w:rPr>
              <w:t>0</w:t>
            </w:r>
          </w:p>
        </w:tc>
      </w:tr>
      <w:tr w:rsidR="00D95657" w:rsidRPr="00340914" w14:paraId="48B9B1BC" w14:textId="77777777">
        <w:trPr>
          <w:jc w:val="center"/>
        </w:trPr>
        <w:tc>
          <w:tcPr>
            <w:tcW w:w="3369" w:type="dxa"/>
          </w:tcPr>
          <w:p w14:paraId="30632EBA" w14:textId="77777777" w:rsidR="00D95657" w:rsidRPr="00340914" w:rsidRDefault="00D95657">
            <w:pPr>
              <w:pStyle w:val="TAL"/>
              <w:rPr>
                <w:rFonts w:cs="Arial"/>
              </w:rPr>
            </w:pPr>
            <w:r w:rsidRPr="00340914">
              <w:rPr>
                <w:rFonts w:cs="Arial"/>
              </w:rPr>
              <w:t>Number of code blocks - C</w:t>
            </w:r>
          </w:p>
        </w:tc>
        <w:tc>
          <w:tcPr>
            <w:tcW w:w="717" w:type="dxa"/>
          </w:tcPr>
          <w:p w14:paraId="680469A3" w14:textId="77777777" w:rsidR="00D95657" w:rsidRPr="00340914" w:rsidRDefault="00D95657">
            <w:pPr>
              <w:pStyle w:val="TAC"/>
              <w:rPr>
                <w:rFonts w:cs="Arial"/>
              </w:rPr>
            </w:pPr>
            <w:r w:rsidRPr="00340914">
              <w:rPr>
                <w:rFonts w:cs="Arial"/>
              </w:rPr>
              <w:t>1</w:t>
            </w:r>
          </w:p>
        </w:tc>
        <w:tc>
          <w:tcPr>
            <w:tcW w:w="717" w:type="dxa"/>
          </w:tcPr>
          <w:p w14:paraId="0C558AC7" w14:textId="77777777" w:rsidR="00D95657" w:rsidRPr="00340914" w:rsidRDefault="00D95657">
            <w:pPr>
              <w:pStyle w:val="TAC"/>
              <w:rPr>
                <w:rFonts w:cs="Arial"/>
              </w:rPr>
            </w:pPr>
            <w:r w:rsidRPr="00340914">
              <w:rPr>
                <w:rFonts w:cs="Arial"/>
              </w:rPr>
              <w:t>1</w:t>
            </w:r>
          </w:p>
        </w:tc>
      </w:tr>
      <w:tr w:rsidR="00D95657" w:rsidRPr="00340914" w14:paraId="77166D9A" w14:textId="77777777">
        <w:trPr>
          <w:jc w:val="center"/>
        </w:trPr>
        <w:tc>
          <w:tcPr>
            <w:tcW w:w="3369" w:type="dxa"/>
          </w:tcPr>
          <w:p w14:paraId="16E4510A" w14:textId="77777777" w:rsidR="00D95657" w:rsidRPr="00340914" w:rsidRDefault="00D95657">
            <w:pPr>
              <w:pStyle w:val="TAL"/>
              <w:rPr>
                <w:rFonts w:cs="Arial"/>
              </w:rPr>
            </w:pPr>
            <w:r w:rsidRPr="00340914">
              <w:rPr>
                <w:rFonts w:cs="Arial"/>
              </w:rPr>
              <w:t>Coded block size including 12bits trellis termination (bits)</w:t>
            </w:r>
          </w:p>
        </w:tc>
        <w:tc>
          <w:tcPr>
            <w:tcW w:w="717" w:type="dxa"/>
          </w:tcPr>
          <w:p w14:paraId="5005BB02" w14:textId="77777777" w:rsidR="00D95657" w:rsidRPr="00340914" w:rsidRDefault="00D95657">
            <w:pPr>
              <w:pStyle w:val="TAC"/>
              <w:rPr>
                <w:rFonts w:cs="Arial"/>
              </w:rPr>
            </w:pPr>
            <w:r w:rsidRPr="00340914">
              <w:rPr>
                <w:rFonts w:cs="Arial"/>
              </w:rPr>
              <w:t>396</w:t>
            </w:r>
          </w:p>
        </w:tc>
        <w:tc>
          <w:tcPr>
            <w:tcW w:w="717" w:type="dxa"/>
          </w:tcPr>
          <w:p w14:paraId="06E4156B" w14:textId="77777777" w:rsidR="00D95657" w:rsidRPr="00340914" w:rsidRDefault="00D95657">
            <w:pPr>
              <w:pStyle w:val="TAC"/>
              <w:rPr>
                <w:rFonts w:cs="Arial"/>
              </w:rPr>
            </w:pPr>
            <w:r w:rsidRPr="00340914">
              <w:rPr>
                <w:rFonts w:cs="Arial"/>
              </w:rPr>
              <w:t>1884</w:t>
            </w:r>
          </w:p>
        </w:tc>
      </w:tr>
      <w:tr w:rsidR="00D95657" w:rsidRPr="00340914" w14:paraId="15624C53" w14:textId="77777777">
        <w:trPr>
          <w:jc w:val="center"/>
        </w:trPr>
        <w:tc>
          <w:tcPr>
            <w:tcW w:w="3369" w:type="dxa"/>
          </w:tcPr>
          <w:p w14:paraId="3277B4F1" w14:textId="77777777" w:rsidR="00D95657" w:rsidRPr="00340914" w:rsidRDefault="00D95657">
            <w:pPr>
              <w:pStyle w:val="TAL"/>
              <w:rPr>
                <w:rFonts w:cs="Arial"/>
              </w:rPr>
            </w:pPr>
            <w:r w:rsidRPr="00340914">
              <w:rPr>
                <w:rFonts w:cs="Arial"/>
              </w:rPr>
              <w:t>Total number of bits per sub-frame</w:t>
            </w:r>
          </w:p>
        </w:tc>
        <w:tc>
          <w:tcPr>
            <w:tcW w:w="717" w:type="dxa"/>
          </w:tcPr>
          <w:p w14:paraId="35654F1A" w14:textId="77777777" w:rsidR="00D95657" w:rsidRPr="00340914" w:rsidRDefault="00D95657">
            <w:pPr>
              <w:pStyle w:val="TAC"/>
              <w:rPr>
                <w:rFonts w:cs="Arial"/>
              </w:rPr>
            </w:pPr>
            <w:r w:rsidRPr="00340914">
              <w:rPr>
                <w:rFonts w:cs="Arial"/>
              </w:rPr>
              <w:t>288</w:t>
            </w:r>
          </w:p>
        </w:tc>
        <w:tc>
          <w:tcPr>
            <w:tcW w:w="717" w:type="dxa"/>
          </w:tcPr>
          <w:p w14:paraId="0A987237" w14:textId="77777777" w:rsidR="00D95657" w:rsidRPr="00340914" w:rsidRDefault="00D95657">
            <w:pPr>
              <w:pStyle w:val="TAC"/>
              <w:rPr>
                <w:rFonts w:cs="Arial"/>
              </w:rPr>
            </w:pPr>
            <w:r w:rsidRPr="00340914">
              <w:rPr>
                <w:rFonts w:cs="Arial"/>
              </w:rPr>
              <w:t>1728</w:t>
            </w:r>
          </w:p>
        </w:tc>
      </w:tr>
      <w:tr w:rsidR="00D95657" w:rsidRPr="00340914" w14:paraId="0EA5FB8E" w14:textId="77777777">
        <w:trPr>
          <w:jc w:val="center"/>
        </w:trPr>
        <w:tc>
          <w:tcPr>
            <w:tcW w:w="3369" w:type="dxa"/>
          </w:tcPr>
          <w:p w14:paraId="7716C34C" w14:textId="77777777" w:rsidR="00D95657" w:rsidRPr="00340914" w:rsidRDefault="00D95657">
            <w:pPr>
              <w:pStyle w:val="TAL"/>
              <w:rPr>
                <w:rFonts w:cs="Arial"/>
              </w:rPr>
            </w:pPr>
            <w:r w:rsidRPr="00340914">
              <w:rPr>
                <w:rFonts w:cs="Arial"/>
              </w:rPr>
              <w:t>Total symbols per sub-frame</w:t>
            </w:r>
          </w:p>
        </w:tc>
        <w:tc>
          <w:tcPr>
            <w:tcW w:w="717" w:type="dxa"/>
          </w:tcPr>
          <w:p w14:paraId="3F4F2ED3" w14:textId="77777777" w:rsidR="00D95657" w:rsidRPr="00340914" w:rsidRDefault="00D95657">
            <w:pPr>
              <w:pStyle w:val="TAC"/>
              <w:rPr>
                <w:rFonts w:cs="Arial"/>
              </w:rPr>
            </w:pPr>
            <w:r w:rsidRPr="00340914">
              <w:rPr>
                <w:rFonts w:cs="Arial"/>
              </w:rPr>
              <w:t>144</w:t>
            </w:r>
          </w:p>
        </w:tc>
        <w:tc>
          <w:tcPr>
            <w:tcW w:w="717" w:type="dxa"/>
          </w:tcPr>
          <w:p w14:paraId="5BC42400" w14:textId="77777777" w:rsidR="00D95657" w:rsidRPr="00340914" w:rsidRDefault="00D95657">
            <w:pPr>
              <w:pStyle w:val="TAC"/>
              <w:rPr>
                <w:rFonts w:cs="Arial"/>
              </w:rPr>
            </w:pPr>
            <w:r w:rsidRPr="00340914">
              <w:rPr>
                <w:rFonts w:cs="Arial"/>
              </w:rPr>
              <w:t>864</w:t>
            </w:r>
          </w:p>
        </w:tc>
      </w:tr>
    </w:tbl>
    <w:p w14:paraId="7B70E427" w14:textId="77777777" w:rsidR="00377103" w:rsidRPr="008B68F3" w:rsidRDefault="00377103" w:rsidP="00763B93">
      <w:pPr>
        <w:rPr>
          <w:b/>
          <w:bCs/>
          <w:i/>
          <w:iCs/>
          <w:noProof/>
          <w:color w:val="FF0000"/>
          <w:lang w:val="en-US" w:eastAsia="zh-CN"/>
        </w:rPr>
      </w:pPr>
    </w:p>
    <w:p w14:paraId="0630FD38" w14:textId="77777777" w:rsidR="00CE2E49" w:rsidRPr="008E21F4" w:rsidRDefault="00CE2E49" w:rsidP="00377103">
      <w:pPr>
        <w:pStyle w:val="Heading1"/>
      </w:pPr>
      <w:bookmarkStart w:id="583" w:name="_Toc21018215"/>
      <w:bookmarkStart w:id="584" w:name="_Toc29486678"/>
      <w:bookmarkStart w:id="585" w:name="_Toc29757368"/>
      <w:bookmarkStart w:id="586" w:name="_Toc29758481"/>
      <w:bookmarkStart w:id="587" w:name="_Toc35953046"/>
      <w:bookmarkStart w:id="588" w:name="_Toc37175046"/>
      <w:bookmarkStart w:id="589" w:name="_Toc37176927"/>
      <w:bookmarkStart w:id="590" w:name="_Toc45832002"/>
      <w:bookmarkStart w:id="591" w:name="_Toc45832727"/>
      <w:bookmarkStart w:id="592" w:name="_Toc52547655"/>
      <w:bookmarkStart w:id="593" w:name="_Toc61111407"/>
      <w:bookmarkStart w:id="594" w:name="_Toc67911437"/>
      <w:bookmarkStart w:id="595" w:name="_Toc75185614"/>
      <w:bookmarkStart w:id="596" w:name="_Toc76501372"/>
      <w:bookmarkStart w:id="597" w:name="_Toc82895426"/>
      <w:bookmarkStart w:id="598" w:name="_Toc98570198"/>
      <w:bookmarkStart w:id="599" w:name="_Toc115094172"/>
      <w:bookmarkStart w:id="600" w:name="_Toc123218195"/>
      <w:bookmarkStart w:id="601" w:name="_Toc123220038"/>
      <w:bookmarkStart w:id="602" w:name="_Toc124186740"/>
      <w:r w:rsidRPr="008E21F4">
        <w:t>A.6</w:t>
      </w:r>
      <w:r w:rsidRPr="008E21F4">
        <w:tab/>
        <w:t>PRACH Test preambles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C34278B" w14:textId="77777777" w:rsidR="00CE2E49" w:rsidRPr="008E21F4" w:rsidRDefault="00CE2E49" w:rsidP="00CE2E49"/>
    <w:p w14:paraId="67DDC062" w14:textId="6AB8C57E" w:rsidR="00CE2E49" w:rsidRPr="008E21F4" w:rsidRDefault="00CE2E49" w:rsidP="00CE2E49">
      <w:pPr>
        <w:pStyle w:val="TH"/>
      </w:pPr>
      <w:r w:rsidRPr="008E21F4">
        <w:t>Table A.6-</w:t>
      </w:r>
      <w:r w:rsidR="00057562">
        <w:t>1</w:t>
      </w:r>
      <w:r w:rsidRPr="008E21F4">
        <w:t xml:space="preserve"> Test preambles for </w:t>
      </w:r>
      <w:r w:rsidRPr="008E21F4">
        <w:rPr>
          <w:rFonts w:hint="eastAsia"/>
          <w:lang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CE2E49" w:rsidRPr="008E21F4" w14:paraId="52C849C7"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412A54FB" w14:textId="77777777" w:rsidR="00CE2E49" w:rsidRPr="008E21F4" w:rsidRDefault="00CE2E49">
            <w:pPr>
              <w:pStyle w:val="TAH"/>
              <w:rPr>
                <w:rFonts w:cs="Arial"/>
              </w:rPr>
            </w:pPr>
            <w:r w:rsidRPr="008E21F4">
              <w:rPr>
                <w:rFonts w:cs="Arial"/>
              </w:rPr>
              <w:t>Burst format</w:t>
            </w:r>
          </w:p>
        </w:tc>
        <w:tc>
          <w:tcPr>
            <w:tcW w:w="567" w:type="dxa"/>
            <w:tcBorders>
              <w:top w:val="single" w:sz="4" w:space="0" w:color="auto"/>
              <w:left w:val="single" w:sz="4" w:space="0" w:color="auto"/>
              <w:bottom w:val="single" w:sz="4" w:space="0" w:color="auto"/>
              <w:right w:val="single" w:sz="4" w:space="0" w:color="auto"/>
            </w:tcBorders>
          </w:tcPr>
          <w:p w14:paraId="100AF1CF" w14:textId="77777777" w:rsidR="00CE2E49" w:rsidRPr="008E21F4" w:rsidRDefault="00CE2E49">
            <w:pPr>
              <w:pStyle w:val="TAH"/>
              <w:rPr>
                <w:rFonts w:cs="Arial"/>
              </w:rPr>
            </w:pPr>
            <w:proofErr w:type="spellStart"/>
            <w:r w:rsidRPr="008E21F4">
              <w:rPr>
                <w:rFonts w:cs="Arial"/>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EEB56C3" w14:textId="77777777" w:rsidR="00CE2E49" w:rsidRPr="008E21F4" w:rsidRDefault="00CE2E49">
            <w:pPr>
              <w:pStyle w:val="TAH"/>
              <w:rPr>
                <w:rFonts w:cs="Arial"/>
              </w:rPr>
            </w:pPr>
            <w:r w:rsidRPr="008E21F4">
              <w:rPr>
                <w:rFonts w:cs="Arial"/>
              </w:rPr>
              <w:t>Logical sequence index</w:t>
            </w:r>
          </w:p>
        </w:tc>
        <w:tc>
          <w:tcPr>
            <w:tcW w:w="920" w:type="dxa"/>
            <w:tcBorders>
              <w:top w:val="single" w:sz="4" w:space="0" w:color="auto"/>
              <w:left w:val="single" w:sz="4" w:space="0" w:color="auto"/>
              <w:bottom w:val="single" w:sz="4" w:space="0" w:color="auto"/>
              <w:right w:val="single" w:sz="4" w:space="0" w:color="auto"/>
            </w:tcBorders>
          </w:tcPr>
          <w:p w14:paraId="756C3208" w14:textId="77777777" w:rsidR="00CE2E49" w:rsidRPr="008E21F4" w:rsidRDefault="00CE2E49">
            <w:pPr>
              <w:pStyle w:val="TAH"/>
              <w:rPr>
                <w:rFonts w:cs="Arial"/>
              </w:rPr>
            </w:pPr>
            <w:r w:rsidRPr="008E21F4">
              <w:rPr>
                <w:rFonts w:cs="Arial"/>
              </w:rPr>
              <w:t>v</w:t>
            </w:r>
          </w:p>
        </w:tc>
      </w:tr>
      <w:tr w:rsidR="00CE2E49" w:rsidRPr="008E21F4" w14:paraId="19D42170"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68C32E48" w14:textId="77777777" w:rsidR="00CE2E49" w:rsidRPr="008E21F4" w:rsidRDefault="00CE2E49">
            <w:pPr>
              <w:pStyle w:val="TAH"/>
              <w:rPr>
                <w:rFonts w:cs="Arial"/>
                <w:b w:val="0"/>
              </w:rPr>
            </w:pPr>
            <w:r w:rsidRPr="008E21F4">
              <w:rPr>
                <w:rFonts w:cs="Arial"/>
                <w:b w:val="0"/>
              </w:rPr>
              <w:t>0</w:t>
            </w:r>
          </w:p>
        </w:tc>
        <w:tc>
          <w:tcPr>
            <w:tcW w:w="567" w:type="dxa"/>
            <w:tcBorders>
              <w:top w:val="single" w:sz="4" w:space="0" w:color="auto"/>
              <w:left w:val="single" w:sz="4" w:space="0" w:color="auto"/>
              <w:bottom w:val="single" w:sz="4" w:space="0" w:color="auto"/>
              <w:right w:val="single" w:sz="4" w:space="0" w:color="auto"/>
            </w:tcBorders>
          </w:tcPr>
          <w:p w14:paraId="22D37BF1" w14:textId="77777777" w:rsidR="00CE2E49" w:rsidRPr="008E21F4" w:rsidRDefault="00CE2E49">
            <w:pPr>
              <w:pStyle w:val="TAH"/>
              <w:rPr>
                <w:rFonts w:cs="Arial"/>
                <w:b w:val="0"/>
              </w:rPr>
            </w:pPr>
            <w:r w:rsidRPr="008E21F4">
              <w:rPr>
                <w:rFonts w:cs="Arial"/>
                <w:b w:val="0"/>
              </w:rPr>
              <w:t>13</w:t>
            </w:r>
          </w:p>
        </w:tc>
        <w:tc>
          <w:tcPr>
            <w:tcW w:w="2268" w:type="dxa"/>
            <w:tcBorders>
              <w:top w:val="single" w:sz="4" w:space="0" w:color="auto"/>
              <w:left w:val="single" w:sz="4" w:space="0" w:color="auto"/>
              <w:bottom w:val="single" w:sz="4" w:space="0" w:color="auto"/>
              <w:right w:val="single" w:sz="4" w:space="0" w:color="auto"/>
            </w:tcBorders>
          </w:tcPr>
          <w:p w14:paraId="264682BA"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7A11D98E" w14:textId="77777777" w:rsidR="00CE2E49" w:rsidRPr="008E21F4" w:rsidRDefault="00CE2E49">
            <w:pPr>
              <w:pStyle w:val="TAH"/>
              <w:rPr>
                <w:rFonts w:cs="Arial"/>
                <w:b w:val="0"/>
              </w:rPr>
            </w:pPr>
            <w:r w:rsidRPr="008E21F4">
              <w:rPr>
                <w:rFonts w:cs="Arial"/>
                <w:b w:val="0"/>
              </w:rPr>
              <w:t>32</w:t>
            </w:r>
          </w:p>
        </w:tc>
      </w:tr>
      <w:tr w:rsidR="00CE2E49" w:rsidRPr="008E21F4" w14:paraId="768FFFBA"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7A137B1C" w14:textId="77777777" w:rsidR="00CE2E49" w:rsidRPr="008E21F4" w:rsidRDefault="00CE2E49">
            <w:pPr>
              <w:pStyle w:val="TAH"/>
              <w:rPr>
                <w:rFonts w:cs="Arial"/>
                <w:b w:val="0"/>
              </w:rPr>
            </w:pPr>
            <w:r w:rsidRPr="008E21F4">
              <w:rPr>
                <w:rFonts w:cs="Arial"/>
                <w:b w:val="0"/>
              </w:rPr>
              <w:t>1</w:t>
            </w:r>
          </w:p>
        </w:tc>
        <w:tc>
          <w:tcPr>
            <w:tcW w:w="567" w:type="dxa"/>
            <w:tcBorders>
              <w:top w:val="single" w:sz="4" w:space="0" w:color="auto"/>
              <w:left w:val="single" w:sz="4" w:space="0" w:color="auto"/>
              <w:bottom w:val="single" w:sz="4" w:space="0" w:color="auto"/>
              <w:right w:val="single" w:sz="4" w:space="0" w:color="auto"/>
            </w:tcBorders>
          </w:tcPr>
          <w:p w14:paraId="5866CE91" w14:textId="77777777" w:rsidR="00CE2E49" w:rsidRPr="008E21F4" w:rsidRDefault="00CE2E49">
            <w:pPr>
              <w:pStyle w:val="TAH"/>
              <w:rPr>
                <w:rFonts w:cs="Arial"/>
                <w:b w:val="0"/>
              </w:rPr>
            </w:pPr>
            <w:r w:rsidRPr="008E21F4">
              <w:rPr>
                <w:rFonts w:cs="Arial"/>
                <w:b w:val="0"/>
              </w:rPr>
              <w:t>167</w:t>
            </w:r>
          </w:p>
        </w:tc>
        <w:tc>
          <w:tcPr>
            <w:tcW w:w="2268" w:type="dxa"/>
            <w:tcBorders>
              <w:top w:val="single" w:sz="4" w:space="0" w:color="auto"/>
              <w:left w:val="single" w:sz="4" w:space="0" w:color="auto"/>
              <w:bottom w:val="single" w:sz="4" w:space="0" w:color="auto"/>
              <w:right w:val="single" w:sz="4" w:space="0" w:color="auto"/>
            </w:tcBorders>
          </w:tcPr>
          <w:p w14:paraId="7B0F7201"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1A958EB2" w14:textId="77777777" w:rsidR="00CE2E49" w:rsidRPr="008E21F4" w:rsidRDefault="00CE2E49">
            <w:pPr>
              <w:pStyle w:val="TAH"/>
              <w:rPr>
                <w:rFonts w:cs="Arial"/>
                <w:b w:val="0"/>
              </w:rPr>
            </w:pPr>
            <w:r w:rsidRPr="008E21F4">
              <w:rPr>
                <w:rFonts w:cs="Arial"/>
                <w:b w:val="0"/>
              </w:rPr>
              <w:t>2</w:t>
            </w:r>
          </w:p>
        </w:tc>
      </w:tr>
      <w:tr w:rsidR="00CE2E49" w:rsidRPr="008E21F4" w14:paraId="039758C4"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0D528433" w14:textId="77777777" w:rsidR="00CE2E49" w:rsidRPr="008E21F4" w:rsidRDefault="00CE2E49">
            <w:pPr>
              <w:pStyle w:val="TAH"/>
              <w:rPr>
                <w:rFonts w:cs="Arial"/>
                <w:b w:val="0"/>
              </w:rPr>
            </w:pPr>
            <w:r w:rsidRPr="008E21F4">
              <w:rPr>
                <w:rFonts w:cs="Arial"/>
                <w:b w:val="0"/>
              </w:rPr>
              <w:t>2</w:t>
            </w:r>
          </w:p>
        </w:tc>
        <w:tc>
          <w:tcPr>
            <w:tcW w:w="567" w:type="dxa"/>
            <w:tcBorders>
              <w:top w:val="single" w:sz="4" w:space="0" w:color="auto"/>
              <w:left w:val="single" w:sz="4" w:space="0" w:color="auto"/>
              <w:bottom w:val="single" w:sz="4" w:space="0" w:color="auto"/>
              <w:right w:val="single" w:sz="4" w:space="0" w:color="auto"/>
            </w:tcBorders>
          </w:tcPr>
          <w:p w14:paraId="31A6554C" w14:textId="77777777" w:rsidR="00CE2E49" w:rsidRPr="008E21F4" w:rsidRDefault="00CE2E49">
            <w:pPr>
              <w:pStyle w:val="TAH"/>
              <w:rPr>
                <w:rFonts w:cs="Arial"/>
                <w:b w:val="0"/>
              </w:rPr>
            </w:pPr>
            <w:r w:rsidRPr="008E21F4">
              <w:rPr>
                <w:rFonts w:cs="Arial"/>
                <w:b w:val="0"/>
              </w:rPr>
              <w:t>167</w:t>
            </w:r>
          </w:p>
        </w:tc>
        <w:tc>
          <w:tcPr>
            <w:tcW w:w="2268" w:type="dxa"/>
            <w:tcBorders>
              <w:top w:val="single" w:sz="4" w:space="0" w:color="auto"/>
              <w:left w:val="single" w:sz="4" w:space="0" w:color="auto"/>
              <w:bottom w:val="single" w:sz="4" w:space="0" w:color="auto"/>
              <w:right w:val="single" w:sz="4" w:space="0" w:color="auto"/>
            </w:tcBorders>
          </w:tcPr>
          <w:p w14:paraId="552303FF"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3B5D411A" w14:textId="77777777" w:rsidR="00CE2E49" w:rsidRPr="008E21F4" w:rsidRDefault="00CE2E49">
            <w:pPr>
              <w:pStyle w:val="TAH"/>
              <w:rPr>
                <w:rFonts w:cs="Arial"/>
                <w:b w:val="0"/>
              </w:rPr>
            </w:pPr>
            <w:r w:rsidRPr="008E21F4">
              <w:rPr>
                <w:rFonts w:cs="Arial"/>
                <w:b w:val="0"/>
              </w:rPr>
              <w:t>0</w:t>
            </w:r>
          </w:p>
        </w:tc>
      </w:tr>
      <w:tr w:rsidR="00CE2E49" w:rsidRPr="008E21F4" w14:paraId="501C97DB"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60351445" w14:textId="77777777" w:rsidR="00CE2E49" w:rsidRPr="008E21F4" w:rsidRDefault="00CE2E49">
            <w:pPr>
              <w:pStyle w:val="TAH"/>
              <w:rPr>
                <w:rFonts w:cs="Arial"/>
                <w:b w:val="0"/>
              </w:rPr>
            </w:pPr>
            <w:r w:rsidRPr="008E21F4">
              <w:rPr>
                <w:rFonts w:cs="Arial"/>
                <w:b w:val="0"/>
              </w:rPr>
              <w:t>3</w:t>
            </w:r>
          </w:p>
        </w:tc>
        <w:tc>
          <w:tcPr>
            <w:tcW w:w="567" w:type="dxa"/>
            <w:tcBorders>
              <w:top w:val="single" w:sz="4" w:space="0" w:color="auto"/>
              <w:left w:val="single" w:sz="4" w:space="0" w:color="auto"/>
              <w:bottom w:val="single" w:sz="4" w:space="0" w:color="auto"/>
              <w:right w:val="single" w:sz="4" w:space="0" w:color="auto"/>
            </w:tcBorders>
          </w:tcPr>
          <w:p w14:paraId="6F577654" w14:textId="77777777" w:rsidR="00CE2E49" w:rsidRPr="008E21F4" w:rsidRDefault="00CE2E49">
            <w:pPr>
              <w:pStyle w:val="TAH"/>
              <w:rPr>
                <w:rFonts w:cs="Arial"/>
                <w:b w:val="0"/>
              </w:rPr>
            </w:pPr>
            <w:r w:rsidRPr="008E21F4">
              <w:rPr>
                <w:rFonts w:cs="Arial"/>
                <w:b w:val="0"/>
              </w:rPr>
              <w:t>0</w:t>
            </w:r>
          </w:p>
        </w:tc>
        <w:tc>
          <w:tcPr>
            <w:tcW w:w="2268" w:type="dxa"/>
            <w:tcBorders>
              <w:top w:val="single" w:sz="4" w:space="0" w:color="auto"/>
              <w:left w:val="single" w:sz="4" w:space="0" w:color="auto"/>
              <w:bottom w:val="single" w:sz="4" w:space="0" w:color="auto"/>
              <w:right w:val="single" w:sz="4" w:space="0" w:color="auto"/>
            </w:tcBorders>
          </w:tcPr>
          <w:p w14:paraId="09635780"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43207B07" w14:textId="77777777" w:rsidR="00CE2E49" w:rsidRPr="008E21F4" w:rsidRDefault="00CE2E49">
            <w:pPr>
              <w:pStyle w:val="TAH"/>
              <w:rPr>
                <w:rFonts w:cs="Arial"/>
                <w:b w:val="0"/>
              </w:rPr>
            </w:pPr>
            <w:r w:rsidRPr="008E21F4">
              <w:rPr>
                <w:rFonts w:cs="Arial"/>
                <w:b w:val="0"/>
              </w:rPr>
              <w:t>0</w:t>
            </w:r>
          </w:p>
        </w:tc>
      </w:tr>
    </w:tbl>
    <w:p w14:paraId="73FA7E01" w14:textId="77777777" w:rsidR="00CE2E49" w:rsidRPr="008E21F4" w:rsidRDefault="00CE2E49" w:rsidP="00CE2E49"/>
    <w:p w14:paraId="56D0E776" w14:textId="274C6B9E" w:rsidR="006A3D4A" w:rsidRDefault="006A3D4A">
      <w:pPr>
        <w:rPr>
          <w:noProof/>
        </w:rPr>
      </w:pPr>
    </w:p>
    <w:p w14:paraId="693B48D4" w14:textId="4E6E36F6" w:rsidR="00D95657" w:rsidRDefault="00D95657" w:rsidP="00D9565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AA5BAA">
        <w:rPr>
          <w:b/>
          <w:i/>
          <w:noProof/>
          <w:color w:val="FF0000"/>
          <w:lang w:val="en-US" w:eastAsia="zh-CN"/>
        </w:rPr>
        <w:t>6</w:t>
      </w:r>
      <w:r w:rsidRPr="0092498C">
        <w:rPr>
          <w:b/>
          <w:i/>
          <w:noProof/>
          <w:color w:val="FF0000"/>
          <w:lang w:val="en-US" w:eastAsia="zh-CN"/>
        </w:rPr>
        <w:t>&gt;</w:t>
      </w:r>
    </w:p>
    <w:p w14:paraId="39C94665" w14:textId="64C49B45" w:rsidR="008B1B48" w:rsidRDefault="008B1B48">
      <w:pPr>
        <w:spacing w:after="0"/>
        <w:rPr>
          <w:noProof/>
        </w:rPr>
      </w:pPr>
      <w:r>
        <w:rPr>
          <w:noProof/>
        </w:rPr>
        <w:br w:type="page"/>
      </w:r>
    </w:p>
    <w:p w14:paraId="09FE9592" w14:textId="35D9D32A" w:rsidR="00CE2E49" w:rsidRDefault="00CE2E49" w:rsidP="00CE2E49">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7</w:t>
      </w:r>
      <w:r w:rsidRPr="0092498C">
        <w:rPr>
          <w:b/>
          <w:i/>
          <w:noProof/>
          <w:color w:val="FF0000"/>
          <w:lang w:val="en-US" w:eastAsia="zh-CN"/>
        </w:rPr>
        <w:t>&gt;</w:t>
      </w:r>
    </w:p>
    <w:p w14:paraId="63D473BE" w14:textId="77777777" w:rsidR="00F22303" w:rsidRDefault="00F22303" w:rsidP="00F22303">
      <w:pPr>
        <w:pStyle w:val="NormalWeb"/>
        <w:spacing w:before="0" w:beforeAutospacing="0" w:after="180" w:afterAutospacing="0"/>
        <w:rPr>
          <w:sz w:val="20"/>
          <w:szCs w:val="20"/>
          <w:lang w:val="en-GB"/>
        </w:rPr>
      </w:pPr>
    </w:p>
    <w:p w14:paraId="68693489" w14:textId="77777777" w:rsidR="00F22303" w:rsidRDefault="00F22303" w:rsidP="00F22303">
      <w:pPr>
        <w:pStyle w:val="Heading1"/>
      </w:pPr>
      <w:r>
        <w:t>Annex D (Normative): Propagation condition</w:t>
      </w:r>
    </w:p>
    <w:p w14:paraId="271156EB" w14:textId="2F6D19F5" w:rsidR="00F22303" w:rsidRDefault="00E034D1" w:rsidP="00F22303">
      <w:pPr>
        <w:pStyle w:val="Heading1"/>
      </w:pPr>
      <w:r>
        <w:t>B</w:t>
      </w:r>
      <w:r w:rsidR="00F22303">
        <w:t>.1</w:t>
      </w:r>
      <w:r w:rsidR="00F22303">
        <w:tab/>
        <w:t>Static propagation condition</w:t>
      </w:r>
    </w:p>
    <w:p w14:paraId="5F404578" w14:textId="77777777" w:rsidR="00F22303" w:rsidRDefault="00F22303" w:rsidP="008D2351">
      <w:r w:rsidRPr="00A84174">
        <w:t>The propagation for the static performance measurement is an Additive White Gaussian Noise (AWGN) environment.</w:t>
      </w:r>
      <w:r>
        <w:t xml:space="preserve"> </w:t>
      </w:r>
      <w:r w:rsidRPr="00A84174">
        <w:t>No fading or multi-paths exist for this propagation model.</w:t>
      </w:r>
    </w:p>
    <w:p w14:paraId="3FB5ED1A" w14:textId="74BE0E53" w:rsidR="00F22303" w:rsidRDefault="00E034D1" w:rsidP="00F22303">
      <w:pPr>
        <w:pStyle w:val="Heading1"/>
      </w:pPr>
      <w:r>
        <w:t>B</w:t>
      </w:r>
      <w:r w:rsidR="00F22303">
        <w:t>.2</w:t>
      </w:r>
      <w:r w:rsidR="00F22303">
        <w:tab/>
      </w:r>
      <w:proofErr w:type="gramStart"/>
      <w:r w:rsidR="00F22303" w:rsidRPr="009236CB">
        <w:t>Multi-path</w:t>
      </w:r>
      <w:proofErr w:type="gramEnd"/>
      <w:r w:rsidR="00F22303" w:rsidRPr="009236CB">
        <w:t xml:space="preserve"> fading propagation conditions</w:t>
      </w:r>
    </w:p>
    <w:p w14:paraId="4155D67C" w14:textId="77777777" w:rsidR="00F22303" w:rsidRPr="009C5E3E" w:rsidRDefault="00F22303" w:rsidP="00F22303">
      <w:pPr>
        <w:rPr>
          <w:rFonts w:eastAsia="SimSun"/>
          <w:snapToGrid w:val="0"/>
        </w:rPr>
      </w:pPr>
      <w:r w:rsidRPr="009C5E3E">
        <w:rPr>
          <w:rFonts w:eastAsia="SimSun"/>
          <w:snapToGrid w:val="0"/>
        </w:rPr>
        <w:t>The multipath propagation conditions consist of several parts:</w:t>
      </w:r>
    </w:p>
    <w:p w14:paraId="15123D4C" w14:textId="77777777" w:rsidR="00F22303" w:rsidRPr="009C5E3E" w:rsidRDefault="00F22303" w:rsidP="00F22303">
      <w:pPr>
        <w:pStyle w:val="B1"/>
        <w:rPr>
          <w:snapToGrid w:val="0"/>
        </w:rPr>
      </w:pPr>
      <w:r w:rsidRPr="009C5E3E">
        <w:rPr>
          <w:snapToGrid w:val="0"/>
        </w:rPr>
        <w:t>-</w:t>
      </w:r>
      <w:r w:rsidRPr="009C5E3E">
        <w:rPr>
          <w:snapToGrid w:val="0"/>
        </w:rPr>
        <w:tab/>
        <w:t xml:space="preserve">A delay profile in the form of a "tapped delay-line", characterized by </w:t>
      </w:r>
      <w:proofErr w:type="gramStart"/>
      <w:r w:rsidRPr="009C5E3E">
        <w:rPr>
          <w:snapToGrid w:val="0"/>
        </w:rPr>
        <w:t>a number of</w:t>
      </w:r>
      <w:proofErr w:type="gramEnd"/>
      <w:r w:rsidRPr="009C5E3E">
        <w:rPr>
          <w:snapToGrid w:val="0"/>
        </w:rPr>
        <w:t xml:space="preserve"> taps at fixed positions on a sampling grid. The profile can be further characterized by the </w:t>
      </w:r>
      <w:proofErr w:type="spellStart"/>
      <w:r w:rsidRPr="009C5E3E">
        <w:rPr>
          <w:snapToGrid w:val="0"/>
        </w:rPr>
        <w:t>r.m.s.</w:t>
      </w:r>
      <w:proofErr w:type="spellEnd"/>
      <w:r w:rsidRPr="009C5E3E">
        <w:rPr>
          <w:snapToGrid w:val="0"/>
        </w:rPr>
        <w:t xml:space="preserve"> delay </w:t>
      </w:r>
      <w:proofErr w:type="gramStart"/>
      <w:r w:rsidRPr="009C5E3E">
        <w:rPr>
          <w:snapToGrid w:val="0"/>
        </w:rPr>
        <w:t>spread</w:t>
      </w:r>
      <w:proofErr w:type="gramEnd"/>
      <w:r w:rsidRPr="009C5E3E">
        <w:rPr>
          <w:snapToGrid w:val="0"/>
        </w:rPr>
        <w:t xml:space="preserve"> and the maximum delay spanned by the taps.</w:t>
      </w:r>
    </w:p>
    <w:p w14:paraId="77C655D0" w14:textId="77777777" w:rsidR="00F22303" w:rsidRPr="009C5E3E" w:rsidRDefault="00F22303" w:rsidP="00F22303">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0ED6F82A" w14:textId="602188A9" w:rsidR="00F22303" w:rsidRDefault="00E034D1" w:rsidP="00F22303">
      <w:pPr>
        <w:pStyle w:val="Heading2"/>
        <w:rPr>
          <w:lang w:eastAsia="zh-CN"/>
        </w:rPr>
      </w:pPr>
      <w:bookmarkStart w:id="603" w:name="_Toc21127840"/>
      <w:bookmarkStart w:id="604" w:name="_Toc29812049"/>
      <w:bookmarkStart w:id="605" w:name="_Toc36817601"/>
      <w:bookmarkStart w:id="606" w:name="_Toc37260525"/>
      <w:bookmarkStart w:id="607" w:name="_Toc37267913"/>
      <w:bookmarkStart w:id="608" w:name="_Toc44712520"/>
      <w:bookmarkStart w:id="609" w:name="_Toc45893832"/>
      <w:bookmarkStart w:id="610" w:name="_Toc53178538"/>
      <w:bookmarkStart w:id="611" w:name="_Toc53178989"/>
      <w:bookmarkStart w:id="612" w:name="_Toc61179237"/>
      <w:bookmarkStart w:id="613" w:name="_Toc61179707"/>
      <w:bookmarkStart w:id="614" w:name="_Toc67917009"/>
      <w:bookmarkStart w:id="615" w:name="_Toc74663630"/>
      <w:bookmarkStart w:id="616" w:name="_Toc82622173"/>
      <w:bookmarkStart w:id="617" w:name="_Toc90423020"/>
      <w:bookmarkStart w:id="618" w:name="_Toc106783224"/>
      <w:bookmarkStart w:id="619" w:name="_Toc107312116"/>
      <w:bookmarkStart w:id="620" w:name="_Toc107419700"/>
      <w:bookmarkStart w:id="621" w:name="_Toc107475337"/>
      <w:bookmarkStart w:id="622" w:name="_Toc114255930"/>
      <w:bookmarkStart w:id="623" w:name="_Toc115186610"/>
      <w:bookmarkStart w:id="624" w:name="_Toc123044339"/>
      <w:bookmarkStart w:id="625" w:name="_Toc124157978"/>
      <w:bookmarkStart w:id="626" w:name="_Toc124259901"/>
      <w:r>
        <w:rPr>
          <w:lang w:eastAsia="zh-CN"/>
        </w:rPr>
        <w:t>B</w:t>
      </w:r>
      <w:r w:rsidR="00F22303" w:rsidRPr="009C5E3E">
        <w:rPr>
          <w:lang w:eastAsia="zh-CN"/>
        </w:rPr>
        <w:t>.2.1</w:t>
      </w:r>
      <w:r w:rsidR="00F22303" w:rsidRPr="009C5E3E">
        <w:rPr>
          <w:lang w:eastAsia="zh-CN"/>
        </w:rPr>
        <w:tab/>
        <w:t>Delay profiles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67FB1070" w14:textId="17BD9973" w:rsidR="00F22303" w:rsidRPr="009C5E3E" w:rsidRDefault="00F22303" w:rsidP="00F22303">
      <w:pPr>
        <w:rPr>
          <w:rFonts w:ascii="Arial" w:eastAsia="DengXian" w:hAnsi="Arial"/>
          <w:sz w:val="32"/>
          <w:lang w:eastAsia="zh-CN"/>
        </w:rPr>
      </w:pPr>
      <w:r w:rsidRPr="008C3753">
        <w:t>The delay profiles are simplified from the TR 38.</w:t>
      </w:r>
      <w:r>
        <w:t>81</w:t>
      </w:r>
      <w:r w:rsidRPr="008C3753">
        <w:t>1 [</w:t>
      </w:r>
      <w:r w:rsidR="006C419E">
        <w:t>13</w:t>
      </w:r>
      <w:r w:rsidRPr="008C3753">
        <w:t xml:space="preserve">] TDL models. The simplification steps </w:t>
      </w:r>
      <w:r>
        <w:t>are described in TS 38.108 D.2 [</w:t>
      </w:r>
      <w:r w:rsidR="00384011">
        <w:t>2</w:t>
      </w:r>
      <w:r>
        <w:t>].</w:t>
      </w:r>
    </w:p>
    <w:p w14:paraId="25B286D6" w14:textId="1018C7DA" w:rsidR="00F22303" w:rsidRPr="009C5E3E" w:rsidRDefault="00E034D1" w:rsidP="00F22303">
      <w:pPr>
        <w:pStyle w:val="Heading3"/>
        <w:rPr>
          <w:lang w:eastAsia="zh-CN"/>
        </w:rPr>
      </w:pPr>
      <w:bookmarkStart w:id="627" w:name="_Toc21127841"/>
      <w:bookmarkStart w:id="628" w:name="_Toc29812050"/>
      <w:bookmarkStart w:id="629" w:name="_Toc36817602"/>
      <w:bookmarkStart w:id="630" w:name="_Toc37260526"/>
      <w:bookmarkStart w:id="631" w:name="_Toc37267914"/>
      <w:bookmarkStart w:id="632" w:name="_Toc44712521"/>
      <w:bookmarkStart w:id="633" w:name="_Toc45893833"/>
      <w:bookmarkStart w:id="634" w:name="_Toc53178539"/>
      <w:bookmarkStart w:id="635" w:name="_Toc53178990"/>
      <w:bookmarkStart w:id="636" w:name="_Toc61179238"/>
      <w:bookmarkStart w:id="637" w:name="_Toc61179708"/>
      <w:bookmarkStart w:id="638" w:name="_Toc67917010"/>
      <w:bookmarkStart w:id="639" w:name="_Toc74663631"/>
      <w:bookmarkStart w:id="640" w:name="_Toc82622174"/>
      <w:bookmarkStart w:id="641" w:name="_Toc90423021"/>
      <w:bookmarkStart w:id="642" w:name="_Toc106783225"/>
      <w:bookmarkStart w:id="643" w:name="_Toc107312117"/>
      <w:bookmarkStart w:id="644" w:name="_Toc107419701"/>
      <w:bookmarkStart w:id="645" w:name="_Toc107475338"/>
      <w:bookmarkStart w:id="646" w:name="_Toc114255931"/>
      <w:bookmarkStart w:id="647" w:name="_Toc115186611"/>
      <w:bookmarkStart w:id="648" w:name="_Toc123044340"/>
      <w:bookmarkStart w:id="649" w:name="_Toc124157979"/>
      <w:bookmarkStart w:id="650" w:name="_Toc124259902"/>
      <w:r>
        <w:rPr>
          <w:lang w:eastAsia="zh-CN"/>
        </w:rPr>
        <w:t>B</w:t>
      </w:r>
      <w:r w:rsidR="00F22303" w:rsidRPr="009C5E3E">
        <w:rPr>
          <w:lang w:eastAsia="zh-CN"/>
        </w:rPr>
        <w:t>.2.1.1</w:t>
      </w:r>
      <w:r w:rsidR="00F22303" w:rsidRPr="009C5E3E">
        <w:rPr>
          <w:lang w:eastAsia="zh-CN"/>
        </w:rPr>
        <w:tab/>
        <w:t>Delay profiles for FR1</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CEB73AB" w14:textId="5A1A5252" w:rsidR="00F22303" w:rsidRPr="009C5E3E" w:rsidRDefault="00F22303" w:rsidP="00F22303">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w:t>
      </w:r>
      <w:proofErr w:type="gramStart"/>
      <w:r w:rsidRPr="009C5E3E">
        <w:rPr>
          <w:rFonts w:eastAsia="SimSun"/>
        </w:rPr>
        <w:t>medium</w:t>
      </w:r>
      <w:proofErr w:type="gramEnd"/>
      <w:r w:rsidRPr="009C5E3E">
        <w:rPr>
          <w:rFonts w:eastAsia="SimSun"/>
        </w:rPr>
        <w:t xml:space="preserve"> and high delay spread environment. The resulting model parameters are specified in table </w:t>
      </w:r>
      <w:r w:rsidR="005A5993">
        <w:rPr>
          <w:rFonts w:eastAsia="SimSun"/>
        </w:rPr>
        <w:t>B</w:t>
      </w:r>
      <w:r>
        <w:rPr>
          <w:rFonts w:eastAsia="SimSun"/>
        </w:rPr>
        <w:t>.</w:t>
      </w:r>
      <w:r w:rsidRPr="009C5E3E">
        <w:rPr>
          <w:rFonts w:eastAsia="SimSun"/>
        </w:rPr>
        <w:t xml:space="preserve">2.1.1-1 and the tapped delay line models are specified in tables </w:t>
      </w:r>
      <w:r w:rsidR="005A5993">
        <w:rPr>
          <w:rFonts w:eastAsia="SimSun"/>
        </w:rPr>
        <w:t>B</w:t>
      </w:r>
      <w:r>
        <w:rPr>
          <w:rFonts w:eastAsia="SimSun"/>
        </w:rPr>
        <w:t>.</w:t>
      </w:r>
      <w:r w:rsidRPr="009C5E3E">
        <w:rPr>
          <w:rFonts w:eastAsia="SimSun"/>
        </w:rPr>
        <w:t xml:space="preserve">2.1.1-2 ~ </w:t>
      </w:r>
      <w:r w:rsidR="005A5993">
        <w:rPr>
          <w:rFonts w:eastAsia="SimSun"/>
        </w:rPr>
        <w:t>B</w:t>
      </w:r>
      <w:r>
        <w:rPr>
          <w:rFonts w:eastAsia="SimSun"/>
        </w:rPr>
        <w:t>.</w:t>
      </w:r>
      <w:r w:rsidRPr="009C5E3E">
        <w:rPr>
          <w:rFonts w:eastAsia="SimSun"/>
        </w:rPr>
        <w:t>2.1.1-4.</w:t>
      </w:r>
    </w:p>
    <w:p w14:paraId="7FC13C3C" w14:textId="4580B567" w:rsidR="00F22303" w:rsidRPr="009C5E3E" w:rsidRDefault="00F22303" w:rsidP="00F22303">
      <w:pPr>
        <w:pStyle w:val="TH"/>
      </w:pPr>
      <w:r w:rsidRPr="009C5E3E">
        <w:t xml:space="preserve">Table </w:t>
      </w:r>
      <w:r w:rsidR="00233AD9">
        <w:t xml:space="preserve">B </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F22303" w:rsidRPr="009C5E3E" w14:paraId="2EF9C0BE" w14:textId="77777777">
        <w:trPr>
          <w:cantSplit/>
          <w:jc w:val="center"/>
        </w:trPr>
        <w:tc>
          <w:tcPr>
            <w:tcW w:w="3303" w:type="dxa"/>
          </w:tcPr>
          <w:p w14:paraId="3330D730" w14:textId="77777777" w:rsidR="00F22303" w:rsidRPr="009C5E3E" w:rsidRDefault="00F22303">
            <w:pPr>
              <w:pStyle w:val="TAH"/>
            </w:pPr>
            <w:r w:rsidRPr="009C5E3E">
              <w:t>Model</w:t>
            </w:r>
          </w:p>
        </w:tc>
        <w:tc>
          <w:tcPr>
            <w:tcW w:w="1464" w:type="dxa"/>
          </w:tcPr>
          <w:p w14:paraId="73BC1CFC" w14:textId="77777777" w:rsidR="00F22303" w:rsidRPr="009C5E3E" w:rsidRDefault="00F22303">
            <w:pPr>
              <w:pStyle w:val="TAH"/>
            </w:pPr>
            <w:r w:rsidRPr="009C5E3E">
              <w:t xml:space="preserve">Number of </w:t>
            </w:r>
            <w:r w:rsidRPr="009C5E3E">
              <w:br/>
              <w:t>channel taps</w:t>
            </w:r>
          </w:p>
        </w:tc>
        <w:tc>
          <w:tcPr>
            <w:tcW w:w="1440" w:type="dxa"/>
          </w:tcPr>
          <w:p w14:paraId="12B0D381" w14:textId="77777777" w:rsidR="00F22303" w:rsidRPr="009C5E3E" w:rsidRDefault="00F22303">
            <w:pPr>
              <w:pStyle w:val="TAH"/>
            </w:pPr>
            <w:r w:rsidRPr="009C5E3E">
              <w:t>Delay spread</w:t>
            </w:r>
          </w:p>
          <w:p w14:paraId="24AEBB54" w14:textId="77777777" w:rsidR="00F22303" w:rsidRPr="009C5E3E" w:rsidRDefault="00F22303">
            <w:pPr>
              <w:pStyle w:val="TAH"/>
            </w:pPr>
            <w:r w:rsidRPr="009C5E3E">
              <w:t>(</w:t>
            </w:r>
            <w:proofErr w:type="spellStart"/>
            <w:r w:rsidRPr="009C5E3E">
              <w:t>r.m.s.</w:t>
            </w:r>
            <w:proofErr w:type="spellEnd"/>
            <w:r w:rsidRPr="009C5E3E">
              <w:t>)</w:t>
            </w:r>
          </w:p>
        </w:tc>
        <w:tc>
          <w:tcPr>
            <w:tcW w:w="1862" w:type="dxa"/>
          </w:tcPr>
          <w:p w14:paraId="5E555995" w14:textId="77777777" w:rsidR="00F22303" w:rsidRPr="009C5E3E" w:rsidRDefault="00F22303">
            <w:pPr>
              <w:pStyle w:val="TAH"/>
            </w:pPr>
            <w:r w:rsidRPr="009C5E3E">
              <w:t>Maximum excess tap delay (span)</w:t>
            </w:r>
          </w:p>
        </w:tc>
        <w:tc>
          <w:tcPr>
            <w:tcW w:w="1862" w:type="dxa"/>
          </w:tcPr>
          <w:p w14:paraId="0B5AA1B1" w14:textId="77777777" w:rsidR="00F22303" w:rsidRPr="009C5E3E" w:rsidRDefault="00F22303">
            <w:pPr>
              <w:pStyle w:val="TAH"/>
            </w:pPr>
            <w:r w:rsidRPr="009C5E3E">
              <w:t>Delay resolution</w:t>
            </w:r>
          </w:p>
        </w:tc>
      </w:tr>
      <w:tr w:rsidR="00F22303" w:rsidRPr="009C5E3E" w14:paraId="21E26639" w14:textId="77777777">
        <w:trPr>
          <w:cantSplit/>
          <w:jc w:val="center"/>
        </w:trPr>
        <w:tc>
          <w:tcPr>
            <w:tcW w:w="3303" w:type="dxa"/>
          </w:tcPr>
          <w:p w14:paraId="3E6410C4" w14:textId="77777777" w:rsidR="00F22303" w:rsidRPr="009C5E3E" w:rsidRDefault="00F22303">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1FE3FD95" w14:textId="77777777" w:rsidR="00F22303" w:rsidRPr="009C5E3E" w:rsidRDefault="00F22303">
            <w:pPr>
              <w:pStyle w:val="TAC"/>
              <w:rPr>
                <w:lang w:eastAsia="zh-CN"/>
              </w:rPr>
            </w:pPr>
            <w:r>
              <w:rPr>
                <w:lang w:eastAsia="zh-CN"/>
              </w:rPr>
              <w:t>3</w:t>
            </w:r>
          </w:p>
        </w:tc>
        <w:tc>
          <w:tcPr>
            <w:tcW w:w="1440" w:type="dxa"/>
          </w:tcPr>
          <w:p w14:paraId="0883F075" w14:textId="77777777" w:rsidR="00F22303" w:rsidRPr="009C5E3E" w:rsidRDefault="00F22303">
            <w:pPr>
              <w:pStyle w:val="TAC"/>
              <w:rPr>
                <w:lang w:eastAsia="zh-CN"/>
              </w:rPr>
            </w:pPr>
            <w:r>
              <w:rPr>
                <w:lang w:eastAsia="zh-CN"/>
              </w:rPr>
              <w:t>10</w:t>
            </w:r>
            <w:r w:rsidRPr="009C5E3E">
              <w:rPr>
                <w:lang w:eastAsia="zh-CN"/>
              </w:rPr>
              <w:t>0 ns</w:t>
            </w:r>
          </w:p>
        </w:tc>
        <w:tc>
          <w:tcPr>
            <w:tcW w:w="1862" w:type="dxa"/>
          </w:tcPr>
          <w:p w14:paraId="48AC7C3D" w14:textId="77777777" w:rsidR="00F22303" w:rsidRPr="009C5E3E" w:rsidRDefault="00F22303">
            <w:pPr>
              <w:pStyle w:val="TAC"/>
              <w:rPr>
                <w:lang w:eastAsia="zh-CN"/>
              </w:rPr>
            </w:pPr>
            <w:r>
              <w:rPr>
                <w:lang w:eastAsia="zh-CN"/>
              </w:rPr>
              <w:t>285</w:t>
            </w:r>
          </w:p>
        </w:tc>
        <w:tc>
          <w:tcPr>
            <w:tcW w:w="1862" w:type="dxa"/>
          </w:tcPr>
          <w:p w14:paraId="1C2711CB" w14:textId="77777777" w:rsidR="00F22303" w:rsidRPr="009C5E3E" w:rsidRDefault="00F22303">
            <w:pPr>
              <w:pStyle w:val="TAC"/>
              <w:rPr>
                <w:lang w:eastAsia="zh-CN"/>
              </w:rPr>
            </w:pPr>
            <w:r>
              <w:rPr>
                <w:lang w:eastAsia="zh-CN"/>
              </w:rPr>
              <w:t>5ns</w:t>
            </w:r>
          </w:p>
        </w:tc>
      </w:tr>
      <w:tr w:rsidR="00F22303" w:rsidRPr="009C5E3E" w14:paraId="21DEA94D" w14:textId="77777777">
        <w:trPr>
          <w:cantSplit/>
          <w:jc w:val="center"/>
        </w:trPr>
        <w:tc>
          <w:tcPr>
            <w:tcW w:w="3303" w:type="dxa"/>
          </w:tcPr>
          <w:p w14:paraId="05786B82" w14:textId="77777777" w:rsidR="00F22303" w:rsidRPr="009C5E3E" w:rsidRDefault="00F22303">
            <w:pPr>
              <w:pStyle w:val="TAC"/>
              <w:rPr>
                <w:lang w:val="en-US" w:eastAsia="zh-CN"/>
              </w:rPr>
            </w:pPr>
            <w:r w:rsidRPr="002555D8">
              <w:rPr>
                <w:lang w:val="en-US" w:eastAsia="zh-CN"/>
              </w:rPr>
              <w:t>NTN-TDL</w:t>
            </w:r>
            <w:r>
              <w:rPr>
                <w:lang w:val="en-US" w:eastAsia="zh-CN"/>
              </w:rPr>
              <w:t>C5</w:t>
            </w:r>
          </w:p>
        </w:tc>
        <w:tc>
          <w:tcPr>
            <w:tcW w:w="1464" w:type="dxa"/>
          </w:tcPr>
          <w:p w14:paraId="77C102AF" w14:textId="77777777" w:rsidR="00F22303" w:rsidRPr="009C5E3E" w:rsidRDefault="00F22303">
            <w:pPr>
              <w:pStyle w:val="TAC"/>
              <w:rPr>
                <w:lang w:eastAsia="zh-CN"/>
              </w:rPr>
            </w:pPr>
            <w:r>
              <w:rPr>
                <w:lang w:eastAsia="zh-CN"/>
              </w:rPr>
              <w:t>2</w:t>
            </w:r>
          </w:p>
        </w:tc>
        <w:tc>
          <w:tcPr>
            <w:tcW w:w="1440" w:type="dxa"/>
          </w:tcPr>
          <w:p w14:paraId="4290F713" w14:textId="77777777" w:rsidR="00F22303" w:rsidRPr="009C5E3E" w:rsidRDefault="00F22303">
            <w:pPr>
              <w:pStyle w:val="TAC"/>
              <w:rPr>
                <w:lang w:eastAsia="zh-CN"/>
              </w:rPr>
            </w:pPr>
            <w:r>
              <w:rPr>
                <w:lang w:eastAsia="zh-CN"/>
              </w:rPr>
              <w:t>5</w:t>
            </w:r>
            <w:r w:rsidRPr="009C5E3E">
              <w:rPr>
                <w:lang w:eastAsia="zh-CN"/>
              </w:rPr>
              <w:t xml:space="preserve"> ns</w:t>
            </w:r>
          </w:p>
        </w:tc>
        <w:tc>
          <w:tcPr>
            <w:tcW w:w="1862" w:type="dxa"/>
          </w:tcPr>
          <w:p w14:paraId="4E636559" w14:textId="77777777" w:rsidR="00F22303" w:rsidRPr="009C5E3E" w:rsidRDefault="00F22303">
            <w:pPr>
              <w:pStyle w:val="TAC"/>
              <w:rPr>
                <w:lang w:eastAsia="zh-CN"/>
              </w:rPr>
            </w:pPr>
            <w:r>
              <w:rPr>
                <w:lang w:eastAsia="zh-CN"/>
              </w:rPr>
              <w:t>60</w:t>
            </w:r>
          </w:p>
        </w:tc>
        <w:tc>
          <w:tcPr>
            <w:tcW w:w="1862" w:type="dxa"/>
          </w:tcPr>
          <w:p w14:paraId="5633F22E" w14:textId="77777777" w:rsidR="00F22303" w:rsidRPr="009C5E3E" w:rsidRDefault="00F22303">
            <w:pPr>
              <w:pStyle w:val="TAC"/>
              <w:rPr>
                <w:lang w:eastAsia="zh-CN"/>
              </w:rPr>
            </w:pPr>
            <w:r>
              <w:rPr>
                <w:lang w:eastAsia="zh-CN"/>
              </w:rPr>
              <w:t>5ns</w:t>
            </w:r>
          </w:p>
        </w:tc>
      </w:tr>
    </w:tbl>
    <w:p w14:paraId="7611B999" w14:textId="77777777" w:rsidR="00F22303" w:rsidRPr="009C5E3E" w:rsidRDefault="00F22303" w:rsidP="00F22303">
      <w:pPr>
        <w:overflowPunct w:val="0"/>
        <w:autoSpaceDE w:val="0"/>
        <w:autoSpaceDN w:val="0"/>
        <w:adjustRightInd w:val="0"/>
        <w:textAlignment w:val="baseline"/>
        <w:rPr>
          <w:rFonts w:eastAsia="SimSun"/>
        </w:rPr>
      </w:pPr>
    </w:p>
    <w:p w14:paraId="210A1F7D" w14:textId="13DAD0FD" w:rsidR="00F22303" w:rsidRPr="009C5E3E" w:rsidRDefault="00F22303" w:rsidP="00F22303">
      <w:pPr>
        <w:pStyle w:val="TH"/>
        <w:rPr>
          <w:lang w:val="en-US" w:eastAsia="zh-CN"/>
        </w:rPr>
      </w:pPr>
      <w:r w:rsidRPr="009C5E3E">
        <w:t xml:space="preserve">Table </w:t>
      </w:r>
      <w:r w:rsidR="005A5993">
        <w:t>B</w:t>
      </w:r>
      <w:r>
        <w:t>.</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22303" w:rsidRPr="009C5E3E" w14:paraId="27F51C93" w14:textId="77777777">
        <w:trPr>
          <w:cantSplit/>
          <w:jc w:val="center"/>
        </w:trPr>
        <w:tc>
          <w:tcPr>
            <w:tcW w:w="687" w:type="dxa"/>
            <w:shd w:val="clear" w:color="auto" w:fill="auto"/>
          </w:tcPr>
          <w:p w14:paraId="1C66D076" w14:textId="77777777" w:rsidR="00F22303" w:rsidRPr="009C5E3E" w:rsidRDefault="00F22303">
            <w:pPr>
              <w:pStyle w:val="TAH"/>
              <w:rPr>
                <w:lang w:val="en-CA"/>
              </w:rPr>
            </w:pPr>
            <w:r w:rsidRPr="009C5E3E">
              <w:rPr>
                <w:lang w:val="en-CA"/>
              </w:rPr>
              <w:t>Tap #</w:t>
            </w:r>
          </w:p>
        </w:tc>
        <w:tc>
          <w:tcPr>
            <w:tcW w:w="1077" w:type="dxa"/>
            <w:shd w:val="clear" w:color="auto" w:fill="auto"/>
          </w:tcPr>
          <w:p w14:paraId="2F57EE60" w14:textId="77777777" w:rsidR="00F22303" w:rsidRPr="009C5E3E" w:rsidRDefault="00F22303">
            <w:pPr>
              <w:pStyle w:val="TAH"/>
              <w:rPr>
                <w:lang w:val="en-CA"/>
              </w:rPr>
            </w:pPr>
            <w:r w:rsidRPr="009C5E3E">
              <w:rPr>
                <w:lang w:val="en-CA"/>
              </w:rPr>
              <w:t>Delay (ns)</w:t>
            </w:r>
          </w:p>
        </w:tc>
        <w:tc>
          <w:tcPr>
            <w:tcW w:w="1167" w:type="dxa"/>
            <w:shd w:val="clear" w:color="auto" w:fill="auto"/>
          </w:tcPr>
          <w:p w14:paraId="5B60927E" w14:textId="77777777" w:rsidR="00F22303" w:rsidRPr="009C5E3E" w:rsidRDefault="00F22303">
            <w:pPr>
              <w:pStyle w:val="TAH"/>
              <w:rPr>
                <w:lang w:val="en-CA"/>
              </w:rPr>
            </w:pPr>
            <w:r w:rsidRPr="009C5E3E">
              <w:rPr>
                <w:lang w:val="en-CA"/>
              </w:rPr>
              <w:t>Power (dB)</w:t>
            </w:r>
          </w:p>
        </w:tc>
        <w:tc>
          <w:tcPr>
            <w:tcW w:w="1846" w:type="dxa"/>
            <w:shd w:val="clear" w:color="auto" w:fill="auto"/>
          </w:tcPr>
          <w:p w14:paraId="22E0DFC4" w14:textId="77777777" w:rsidR="00F22303" w:rsidRPr="009C5E3E" w:rsidRDefault="00F22303">
            <w:pPr>
              <w:pStyle w:val="TAH"/>
              <w:rPr>
                <w:lang w:val="en-CA"/>
              </w:rPr>
            </w:pPr>
            <w:r w:rsidRPr="009C5E3E">
              <w:rPr>
                <w:lang w:val="en-CA"/>
              </w:rPr>
              <w:t>Fading distribution</w:t>
            </w:r>
          </w:p>
        </w:tc>
      </w:tr>
      <w:tr w:rsidR="00F22303" w:rsidRPr="009C5E3E" w14:paraId="47E8A6B2" w14:textId="77777777">
        <w:trPr>
          <w:cantSplit/>
          <w:jc w:val="center"/>
        </w:trPr>
        <w:tc>
          <w:tcPr>
            <w:tcW w:w="687" w:type="dxa"/>
            <w:vAlign w:val="center"/>
          </w:tcPr>
          <w:p w14:paraId="0155F9FD" w14:textId="77777777" w:rsidR="00F22303" w:rsidRPr="009C5E3E" w:rsidRDefault="00F22303">
            <w:pPr>
              <w:pStyle w:val="TAC"/>
              <w:rPr>
                <w:lang w:val="en-CA"/>
              </w:rPr>
            </w:pPr>
            <w:r w:rsidRPr="009C5E3E">
              <w:rPr>
                <w:lang w:val="en-CA"/>
              </w:rPr>
              <w:t>1</w:t>
            </w:r>
          </w:p>
        </w:tc>
        <w:tc>
          <w:tcPr>
            <w:tcW w:w="1077" w:type="dxa"/>
          </w:tcPr>
          <w:p w14:paraId="5A64166E" w14:textId="77777777" w:rsidR="00F22303" w:rsidRPr="002555D8" w:rsidRDefault="00F22303">
            <w:pPr>
              <w:pStyle w:val="TAC"/>
              <w:rPr>
                <w:rFonts w:eastAsia="SimSun"/>
                <w:lang w:val="en-CA"/>
              </w:rPr>
            </w:pPr>
            <w:r>
              <w:rPr>
                <w:rFonts w:eastAsia="SimSun"/>
                <w:lang w:val="en-CA"/>
              </w:rPr>
              <w:t>0</w:t>
            </w:r>
          </w:p>
        </w:tc>
        <w:tc>
          <w:tcPr>
            <w:tcW w:w="1167" w:type="dxa"/>
          </w:tcPr>
          <w:p w14:paraId="4CBD6AA7" w14:textId="77777777" w:rsidR="00F22303" w:rsidRPr="002555D8" w:rsidRDefault="00F22303">
            <w:pPr>
              <w:pStyle w:val="TAC"/>
              <w:rPr>
                <w:rFonts w:eastAsia="SimSun"/>
                <w:lang w:val="en-CA"/>
              </w:rPr>
            </w:pPr>
            <w:r w:rsidRPr="002555D8">
              <w:rPr>
                <w:rFonts w:eastAsia="SimSun"/>
                <w:lang w:val="en-CA"/>
              </w:rPr>
              <w:t>0</w:t>
            </w:r>
          </w:p>
        </w:tc>
        <w:tc>
          <w:tcPr>
            <w:tcW w:w="1846" w:type="dxa"/>
          </w:tcPr>
          <w:p w14:paraId="19B1752B" w14:textId="77777777" w:rsidR="00F22303" w:rsidRPr="009C5E3E" w:rsidRDefault="00F22303">
            <w:pPr>
              <w:pStyle w:val="TAC"/>
              <w:rPr>
                <w:lang w:val="en-CA"/>
              </w:rPr>
            </w:pPr>
            <w:r w:rsidRPr="009C5E3E">
              <w:rPr>
                <w:lang w:val="en-CA"/>
              </w:rPr>
              <w:t>Rayleigh</w:t>
            </w:r>
          </w:p>
        </w:tc>
      </w:tr>
      <w:tr w:rsidR="00F22303" w:rsidRPr="009C5E3E" w14:paraId="4AE82D66" w14:textId="77777777">
        <w:trPr>
          <w:cantSplit/>
          <w:jc w:val="center"/>
        </w:trPr>
        <w:tc>
          <w:tcPr>
            <w:tcW w:w="687" w:type="dxa"/>
            <w:vAlign w:val="center"/>
          </w:tcPr>
          <w:p w14:paraId="434FDDB8" w14:textId="77777777" w:rsidR="00F22303" w:rsidRPr="009C5E3E" w:rsidRDefault="00F22303">
            <w:pPr>
              <w:pStyle w:val="TAC"/>
              <w:rPr>
                <w:lang w:val="en-CA"/>
              </w:rPr>
            </w:pPr>
            <w:r w:rsidRPr="009C5E3E">
              <w:rPr>
                <w:lang w:val="en-CA"/>
              </w:rPr>
              <w:t>2</w:t>
            </w:r>
          </w:p>
        </w:tc>
        <w:tc>
          <w:tcPr>
            <w:tcW w:w="1077" w:type="dxa"/>
          </w:tcPr>
          <w:p w14:paraId="69F9BAA0" w14:textId="77777777" w:rsidR="00F22303" w:rsidRPr="002555D8" w:rsidRDefault="00F22303">
            <w:pPr>
              <w:pStyle w:val="TAC"/>
              <w:rPr>
                <w:rFonts w:eastAsia="SimSun"/>
                <w:lang w:val="en-CA"/>
              </w:rPr>
            </w:pPr>
            <w:r>
              <w:rPr>
                <w:rFonts w:eastAsia="SimSun"/>
                <w:lang w:val="en-CA"/>
              </w:rPr>
              <w:t>110</w:t>
            </w:r>
          </w:p>
        </w:tc>
        <w:tc>
          <w:tcPr>
            <w:tcW w:w="1167" w:type="dxa"/>
          </w:tcPr>
          <w:p w14:paraId="2C7983B6" w14:textId="77777777" w:rsidR="00F22303" w:rsidRPr="002555D8" w:rsidRDefault="00F22303">
            <w:pPr>
              <w:pStyle w:val="TAC"/>
              <w:rPr>
                <w:rFonts w:eastAsia="SimSun"/>
                <w:lang w:val="en-CA"/>
              </w:rPr>
            </w:pPr>
            <w:r w:rsidRPr="002555D8">
              <w:rPr>
                <w:rFonts w:eastAsia="SimSun"/>
                <w:lang w:val="en-CA"/>
              </w:rPr>
              <w:t>-4.</w:t>
            </w:r>
            <w:r>
              <w:rPr>
                <w:rFonts w:eastAsia="SimSun"/>
                <w:lang w:val="en-CA"/>
              </w:rPr>
              <w:t>7</w:t>
            </w:r>
          </w:p>
        </w:tc>
        <w:tc>
          <w:tcPr>
            <w:tcW w:w="1846" w:type="dxa"/>
          </w:tcPr>
          <w:p w14:paraId="4CBEB30F" w14:textId="77777777" w:rsidR="00F22303" w:rsidRPr="009C5E3E" w:rsidRDefault="00F22303">
            <w:pPr>
              <w:pStyle w:val="TAC"/>
              <w:rPr>
                <w:lang w:val="en-CA"/>
              </w:rPr>
            </w:pPr>
            <w:r w:rsidRPr="009C5E3E">
              <w:rPr>
                <w:lang w:val="en-CA"/>
              </w:rPr>
              <w:t>Rayleigh</w:t>
            </w:r>
          </w:p>
        </w:tc>
      </w:tr>
      <w:tr w:rsidR="00F22303" w:rsidRPr="009C5E3E" w14:paraId="682ECE15" w14:textId="77777777">
        <w:trPr>
          <w:cantSplit/>
          <w:jc w:val="center"/>
        </w:trPr>
        <w:tc>
          <w:tcPr>
            <w:tcW w:w="687" w:type="dxa"/>
            <w:vAlign w:val="center"/>
          </w:tcPr>
          <w:p w14:paraId="482291EC" w14:textId="77777777" w:rsidR="00F22303" w:rsidRPr="009C5E3E" w:rsidRDefault="00F22303">
            <w:pPr>
              <w:pStyle w:val="TAC"/>
              <w:rPr>
                <w:lang w:val="en-CA"/>
              </w:rPr>
            </w:pPr>
            <w:r w:rsidRPr="009C5E3E">
              <w:rPr>
                <w:lang w:val="en-CA"/>
              </w:rPr>
              <w:t>3</w:t>
            </w:r>
          </w:p>
        </w:tc>
        <w:tc>
          <w:tcPr>
            <w:tcW w:w="1077" w:type="dxa"/>
          </w:tcPr>
          <w:p w14:paraId="7144EBD7" w14:textId="77777777" w:rsidR="00F22303" w:rsidRPr="002555D8" w:rsidRDefault="00F22303">
            <w:pPr>
              <w:pStyle w:val="TAC"/>
              <w:rPr>
                <w:rFonts w:eastAsia="SimSun"/>
                <w:lang w:val="en-CA"/>
              </w:rPr>
            </w:pPr>
            <w:r>
              <w:rPr>
                <w:rFonts w:eastAsia="SimSun"/>
                <w:lang w:val="en-CA"/>
              </w:rPr>
              <w:t>285</w:t>
            </w:r>
          </w:p>
        </w:tc>
        <w:tc>
          <w:tcPr>
            <w:tcW w:w="1167" w:type="dxa"/>
          </w:tcPr>
          <w:p w14:paraId="7C188087" w14:textId="77777777" w:rsidR="00F22303" w:rsidRPr="002555D8" w:rsidRDefault="00F22303">
            <w:pPr>
              <w:pStyle w:val="TAC"/>
              <w:rPr>
                <w:rFonts w:eastAsia="SimSun"/>
                <w:lang w:val="en-CA"/>
              </w:rPr>
            </w:pPr>
            <w:r w:rsidRPr="002555D8">
              <w:rPr>
                <w:rFonts w:eastAsia="SimSun"/>
                <w:lang w:val="en-CA"/>
              </w:rPr>
              <w:t>-6.</w:t>
            </w:r>
            <w:r>
              <w:rPr>
                <w:rFonts w:eastAsia="SimSun"/>
                <w:lang w:val="en-CA"/>
              </w:rPr>
              <w:t>5</w:t>
            </w:r>
          </w:p>
        </w:tc>
        <w:tc>
          <w:tcPr>
            <w:tcW w:w="1846" w:type="dxa"/>
          </w:tcPr>
          <w:p w14:paraId="5307AAC3" w14:textId="77777777" w:rsidR="00F22303" w:rsidRPr="009C5E3E" w:rsidRDefault="00F22303">
            <w:pPr>
              <w:pStyle w:val="TAC"/>
              <w:rPr>
                <w:lang w:val="en-CA"/>
              </w:rPr>
            </w:pPr>
            <w:r w:rsidRPr="009C5E3E">
              <w:rPr>
                <w:lang w:val="en-CA"/>
              </w:rPr>
              <w:t>Rayleigh</w:t>
            </w:r>
          </w:p>
        </w:tc>
      </w:tr>
    </w:tbl>
    <w:p w14:paraId="66A4F443" w14:textId="77777777" w:rsidR="00F22303" w:rsidRPr="009C5E3E" w:rsidRDefault="00F22303" w:rsidP="00F22303">
      <w:pPr>
        <w:rPr>
          <w:rFonts w:eastAsia="SimSun"/>
        </w:rPr>
      </w:pPr>
    </w:p>
    <w:p w14:paraId="613B991C" w14:textId="197A4CD5" w:rsidR="00F22303" w:rsidRPr="009C5E3E" w:rsidRDefault="00F22303" w:rsidP="00F22303">
      <w:pPr>
        <w:pStyle w:val="TH"/>
        <w:rPr>
          <w:lang w:val="en-US" w:eastAsia="zh-CN"/>
        </w:rPr>
      </w:pPr>
      <w:r w:rsidRPr="009C5E3E">
        <w:t xml:space="preserve">Table </w:t>
      </w:r>
      <w:r w:rsidR="005A5993">
        <w:t>B</w:t>
      </w:r>
      <w:r>
        <w:t>.</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22303" w:rsidRPr="009C5E3E" w14:paraId="410BA030" w14:textId="77777777">
        <w:trPr>
          <w:cantSplit/>
          <w:jc w:val="center"/>
        </w:trPr>
        <w:tc>
          <w:tcPr>
            <w:tcW w:w="687" w:type="dxa"/>
            <w:shd w:val="clear" w:color="auto" w:fill="auto"/>
          </w:tcPr>
          <w:p w14:paraId="466DC128" w14:textId="77777777" w:rsidR="00F22303" w:rsidRPr="009C5E3E" w:rsidRDefault="00F22303">
            <w:pPr>
              <w:pStyle w:val="TAH"/>
              <w:rPr>
                <w:lang w:val="en-CA"/>
              </w:rPr>
            </w:pPr>
            <w:r w:rsidRPr="009C5E3E">
              <w:rPr>
                <w:lang w:val="en-CA"/>
              </w:rPr>
              <w:t>Tap #</w:t>
            </w:r>
          </w:p>
        </w:tc>
        <w:tc>
          <w:tcPr>
            <w:tcW w:w="1077" w:type="dxa"/>
            <w:shd w:val="clear" w:color="auto" w:fill="auto"/>
          </w:tcPr>
          <w:p w14:paraId="7B97EA47" w14:textId="77777777" w:rsidR="00F22303" w:rsidRPr="009C5E3E" w:rsidRDefault="00F22303">
            <w:pPr>
              <w:pStyle w:val="TAH"/>
              <w:rPr>
                <w:lang w:val="en-CA"/>
              </w:rPr>
            </w:pPr>
            <w:r w:rsidRPr="009C5E3E">
              <w:rPr>
                <w:lang w:val="en-CA"/>
              </w:rPr>
              <w:t>Delay (ns)</w:t>
            </w:r>
          </w:p>
        </w:tc>
        <w:tc>
          <w:tcPr>
            <w:tcW w:w="1167" w:type="dxa"/>
            <w:shd w:val="clear" w:color="auto" w:fill="auto"/>
          </w:tcPr>
          <w:p w14:paraId="0E03A254" w14:textId="77777777" w:rsidR="00F22303" w:rsidRPr="009C5E3E" w:rsidRDefault="00F22303">
            <w:pPr>
              <w:pStyle w:val="TAH"/>
              <w:rPr>
                <w:lang w:val="en-CA"/>
              </w:rPr>
            </w:pPr>
            <w:r w:rsidRPr="009C5E3E">
              <w:rPr>
                <w:lang w:val="en-CA"/>
              </w:rPr>
              <w:t>Power (dB)</w:t>
            </w:r>
          </w:p>
        </w:tc>
        <w:tc>
          <w:tcPr>
            <w:tcW w:w="1846" w:type="dxa"/>
            <w:shd w:val="clear" w:color="auto" w:fill="auto"/>
          </w:tcPr>
          <w:p w14:paraId="3C771FCC" w14:textId="77777777" w:rsidR="00F22303" w:rsidRPr="009C5E3E" w:rsidRDefault="00F22303">
            <w:pPr>
              <w:pStyle w:val="TAH"/>
              <w:rPr>
                <w:lang w:val="en-CA"/>
              </w:rPr>
            </w:pPr>
            <w:r w:rsidRPr="009C5E3E">
              <w:rPr>
                <w:lang w:val="en-CA"/>
              </w:rPr>
              <w:t>Fading distribution</w:t>
            </w:r>
          </w:p>
        </w:tc>
      </w:tr>
      <w:tr w:rsidR="00F22303" w:rsidRPr="009C5E3E" w14:paraId="0F22C346" w14:textId="77777777">
        <w:trPr>
          <w:cantSplit/>
          <w:jc w:val="center"/>
        </w:trPr>
        <w:tc>
          <w:tcPr>
            <w:tcW w:w="687" w:type="dxa"/>
            <w:vMerge w:val="restart"/>
            <w:vAlign w:val="center"/>
          </w:tcPr>
          <w:p w14:paraId="760D2B6C" w14:textId="77777777" w:rsidR="00F22303" w:rsidRPr="009C5E3E" w:rsidRDefault="00F22303">
            <w:pPr>
              <w:pStyle w:val="TAC"/>
              <w:rPr>
                <w:lang w:val="en-CA"/>
              </w:rPr>
            </w:pPr>
            <w:r>
              <w:rPr>
                <w:lang w:val="en-CA"/>
              </w:rPr>
              <w:t>1</w:t>
            </w:r>
          </w:p>
        </w:tc>
        <w:tc>
          <w:tcPr>
            <w:tcW w:w="1077" w:type="dxa"/>
          </w:tcPr>
          <w:p w14:paraId="7247D434" w14:textId="77777777" w:rsidR="00F22303" w:rsidRPr="009C5E3E" w:rsidRDefault="00F22303">
            <w:pPr>
              <w:pStyle w:val="TAC"/>
              <w:rPr>
                <w:lang w:val="en-CA"/>
              </w:rPr>
            </w:pPr>
            <w:r w:rsidRPr="009C5E3E">
              <w:rPr>
                <w:lang w:val="en-CA"/>
              </w:rPr>
              <w:t>0</w:t>
            </w:r>
          </w:p>
        </w:tc>
        <w:tc>
          <w:tcPr>
            <w:tcW w:w="1167" w:type="dxa"/>
          </w:tcPr>
          <w:p w14:paraId="48A4C667" w14:textId="77777777" w:rsidR="00F22303" w:rsidRPr="009C5E3E" w:rsidRDefault="00F22303">
            <w:pPr>
              <w:pStyle w:val="TAC"/>
              <w:rPr>
                <w:lang w:val="en-CA"/>
              </w:rPr>
            </w:pPr>
            <w:r>
              <w:rPr>
                <w:lang w:val="en-CA"/>
              </w:rPr>
              <w:t>-0.6</w:t>
            </w:r>
          </w:p>
        </w:tc>
        <w:tc>
          <w:tcPr>
            <w:tcW w:w="1846" w:type="dxa"/>
          </w:tcPr>
          <w:p w14:paraId="745C2C77" w14:textId="77777777" w:rsidR="00F22303" w:rsidRPr="009C5E3E" w:rsidRDefault="00F22303">
            <w:pPr>
              <w:pStyle w:val="TAC"/>
              <w:rPr>
                <w:lang w:val="en-CA"/>
              </w:rPr>
            </w:pPr>
            <w:r w:rsidRPr="002555D8">
              <w:rPr>
                <w:lang w:val="en-CA"/>
              </w:rPr>
              <w:t>LOS path</w:t>
            </w:r>
          </w:p>
        </w:tc>
      </w:tr>
      <w:tr w:rsidR="00F22303" w:rsidRPr="009C5E3E" w14:paraId="149C8610" w14:textId="77777777">
        <w:trPr>
          <w:cantSplit/>
          <w:jc w:val="center"/>
        </w:trPr>
        <w:tc>
          <w:tcPr>
            <w:tcW w:w="687" w:type="dxa"/>
            <w:vMerge/>
            <w:vAlign w:val="center"/>
          </w:tcPr>
          <w:p w14:paraId="43AA1997" w14:textId="77777777" w:rsidR="00F22303" w:rsidRPr="009C5E3E" w:rsidRDefault="00F22303">
            <w:pPr>
              <w:pStyle w:val="TAC"/>
              <w:rPr>
                <w:lang w:val="en-CA"/>
              </w:rPr>
            </w:pPr>
          </w:p>
        </w:tc>
        <w:tc>
          <w:tcPr>
            <w:tcW w:w="1077" w:type="dxa"/>
          </w:tcPr>
          <w:p w14:paraId="6FA4826E" w14:textId="77777777" w:rsidR="00F22303" w:rsidRPr="009C5E3E" w:rsidRDefault="00F22303">
            <w:pPr>
              <w:pStyle w:val="TAC"/>
              <w:rPr>
                <w:lang w:val="en-CA"/>
              </w:rPr>
            </w:pPr>
            <w:r>
              <w:rPr>
                <w:lang w:val="en-CA"/>
              </w:rPr>
              <w:t>0</w:t>
            </w:r>
          </w:p>
        </w:tc>
        <w:tc>
          <w:tcPr>
            <w:tcW w:w="1167" w:type="dxa"/>
          </w:tcPr>
          <w:p w14:paraId="152CA83B" w14:textId="77777777" w:rsidR="00F22303" w:rsidRPr="009C5E3E" w:rsidRDefault="00F22303">
            <w:pPr>
              <w:pStyle w:val="TAC"/>
              <w:rPr>
                <w:lang w:val="en-CA"/>
              </w:rPr>
            </w:pPr>
            <w:r w:rsidRPr="009C5E3E">
              <w:rPr>
                <w:lang w:val="en-CA"/>
              </w:rPr>
              <w:t>-</w:t>
            </w:r>
            <w:r>
              <w:rPr>
                <w:lang w:val="en-CA"/>
              </w:rPr>
              <w:t>8.9</w:t>
            </w:r>
          </w:p>
        </w:tc>
        <w:tc>
          <w:tcPr>
            <w:tcW w:w="1846" w:type="dxa"/>
          </w:tcPr>
          <w:p w14:paraId="6D3E930F" w14:textId="77777777" w:rsidR="00F22303" w:rsidRPr="009C5E3E" w:rsidRDefault="00F22303">
            <w:pPr>
              <w:pStyle w:val="TAC"/>
              <w:rPr>
                <w:lang w:val="en-CA"/>
              </w:rPr>
            </w:pPr>
            <w:r w:rsidRPr="009C5E3E">
              <w:rPr>
                <w:lang w:val="en-CA"/>
              </w:rPr>
              <w:t>Rayleigh</w:t>
            </w:r>
          </w:p>
        </w:tc>
      </w:tr>
      <w:tr w:rsidR="00F22303" w:rsidRPr="009C5E3E" w14:paraId="2383314F" w14:textId="77777777">
        <w:trPr>
          <w:cantSplit/>
          <w:jc w:val="center"/>
        </w:trPr>
        <w:tc>
          <w:tcPr>
            <w:tcW w:w="687" w:type="dxa"/>
            <w:vAlign w:val="center"/>
          </w:tcPr>
          <w:p w14:paraId="53CFBE98" w14:textId="77777777" w:rsidR="00F22303" w:rsidRPr="009C5E3E" w:rsidRDefault="00F22303">
            <w:pPr>
              <w:pStyle w:val="TAC"/>
              <w:rPr>
                <w:lang w:val="en-CA"/>
              </w:rPr>
            </w:pPr>
            <w:r>
              <w:rPr>
                <w:lang w:val="en-CA"/>
              </w:rPr>
              <w:t>2</w:t>
            </w:r>
          </w:p>
        </w:tc>
        <w:tc>
          <w:tcPr>
            <w:tcW w:w="1077" w:type="dxa"/>
          </w:tcPr>
          <w:p w14:paraId="63CFC28E" w14:textId="77777777" w:rsidR="00F22303" w:rsidRPr="009C5E3E" w:rsidRDefault="00F22303">
            <w:pPr>
              <w:pStyle w:val="TAC"/>
              <w:rPr>
                <w:lang w:val="en-CA"/>
              </w:rPr>
            </w:pPr>
            <w:r>
              <w:rPr>
                <w:lang w:val="en-CA"/>
              </w:rPr>
              <w:t>60</w:t>
            </w:r>
          </w:p>
        </w:tc>
        <w:tc>
          <w:tcPr>
            <w:tcW w:w="1167" w:type="dxa"/>
          </w:tcPr>
          <w:p w14:paraId="3467ACA9" w14:textId="77777777" w:rsidR="00F22303" w:rsidRPr="009C5E3E" w:rsidRDefault="00F22303">
            <w:pPr>
              <w:pStyle w:val="TAC"/>
              <w:rPr>
                <w:lang w:val="en-CA"/>
              </w:rPr>
            </w:pPr>
            <w:r w:rsidRPr="009C5E3E">
              <w:rPr>
                <w:lang w:val="en-CA"/>
              </w:rPr>
              <w:t>-</w:t>
            </w:r>
            <w:r>
              <w:rPr>
                <w:lang w:val="en-CA"/>
              </w:rPr>
              <w:t>21.5</w:t>
            </w:r>
          </w:p>
        </w:tc>
        <w:tc>
          <w:tcPr>
            <w:tcW w:w="1846" w:type="dxa"/>
          </w:tcPr>
          <w:p w14:paraId="08579887" w14:textId="77777777" w:rsidR="00F22303" w:rsidRPr="009C5E3E" w:rsidRDefault="00F22303">
            <w:pPr>
              <w:pStyle w:val="TAC"/>
              <w:rPr>
                <w:lang w:val="en-CA"/>
              </w:rPr>
            </w:pPr>
            <w:r w:rsidRPr="009C5E3E">
              <w:rPr>
                <w:lang w:val="en-CA"/>
              </w:rPr>
              <w:t>Rayleigh</w:t>
            </w:r>
          </w:p>
        </w:tc>
      </w:tr>
    </w:tbl>
    <w:p w14:paraId="7B077B5D" w14:textId="77777777" w:rsidR="00F22303" w:rsidRPr="009C5E3E" w:rsidRDefault="00F22303" w:rsidP="00F22303">
      <w:pPr>
        <w:rPr>
          <w:rFonts w:eastAsia="SimSun"/>
        </w:rPr>
      </w:pPr>
    </w:p>
    <w:p w14:paraId="69148C8E" w14:textId="32AF97D1" w:rsidR="00F22303" w:rsidRPr="009C5E3E" w:rsidRDefault="00E034D1" w:rsidP="00F22303">
      <w:pPr>
        <w:pStyle w:val="Heading2"/>
        <w:rPr>
          <w:lang w:eastAsia="zh-CN"/>
        </w:rPr>
      </w:pPr>
      <w:bookmarkStart w:id="651" w:name="_Toc21127843"/>
      <w:bookmarkStart w:id="652" w:name="_Toc29812052"/>
      <w:bookmarkStart w:id="653" w:name="_Toc36817604"/>
      <w:bookmarkStart w:id="654" w:name="_Toc37260528"/>
      <w:bookmarkStart w:id="655" w:name="_Toc37267916"/>
      <w:bookmarkStart w:id="656" w:name="_Toc44712523"/>
      <w:bookmarkStart w:id="657" w:name="_Toc45893835"/>
      <w:bookmarkStart w:id="658" w:name="_Toc53178541"/>
      <w:bookmarkStart w:id="659" w:name="_Toc53178992"/>
      <w:bookmarkStart w:id="660" w:name="_Toc61179240"/>
      <w:bookmarkStart w:id="661" w:name="_Toc61179710"/>
      <w:bookmarkStart w:id="662" w:name="_Toc67917012"/>
      <w:bookmarkStart w:id="663" w:name="_Toc74663633"/>
      <w:bookmarkStart w:id="664" w:name="_Toc82622176"/>
      <w:bookmarkStart w:id="665" w:name="_Toc90423023"/>
      <w:bookmarkStart w:id="666" w:name="_Toc106783227"/>
      <w:bookmarkStart w:id="667" w:name="_Toc107312119"/>
      <w:bookmarkStart w:id="668" w:name="_Toc107419703"/>
      <w:bookmarkStart w:id="669" w:name="_Toc107475340"/>
      <w:bookmarkStart w:id="670" w:name="_Toc114255933"/>
      <w:bookmarkStart w:id="671" w:name="_Toc115186613"/>
      <w:bookmarkStart w:id="672" w:name="_Toc123044341"/>
      <w:bookmarkStart w:id="673" w:name="_Toc124157980"/>
      <w:bookmarkStart w:id="674" w:name="_Toc124259903"/>
      <w:r>
        <w:rPr>
          <w:lang w:eastAsia="zh-CN"/>
        </w:rPr>
        <w:t>B</w:t>
      </w:r>
      <w:r w:rsidR="00F22303">
        <w:rPr>
          <w:lang w:eastAsia="zh-CN"/>
        </w:rPr>
        <w:t>.</w:t>
      </w:r>
      <w:r w:rsidR="00F22303" w:rsidRPr="009C5E3E">
        <w:rPr>
          <w:lang w:eastAsia="zh-CN"/>
        </w:rPr>
        <w:t>2.2</w:t>
      </w:r>
      <w:r w:rsidR="00F22303" w:rsidRPr="009C5E3E">
        <w:rPr>
          <w:lang w:eastAsia="zh-CN"/>
        </w:rPr>
        <w:tab/>
        <w:t>Combinations of channel model parameters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4610178" w14:textId="77777777" w:rsidR="00F22303" w:rsidRPr="009C5E3E" w:rsidRDefault="00F22303" w:rsidP="00F22303">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lastRenderedPageBreak/>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2882494A" w14:textId="2A1FDDDC" w:rsidR="00F22303" w:rsidRPr="009C5E3E" w:rsidRDefault="00F22303" w:rsidP="00F22303">
      <w:pPr>
        <w:overflowPunct w:val="0"/>
        <w:autoSpaceDE w:val="0"/>
        <w:autoSpaceDN w:val="0"/>
        <w:adjustRightInd w:val="0"/>
        <w:textAlignment w:val="baseline"/>
        <w:rPr>
          <w:rFonts w:eastAsia="SimSun"/>
        </w:rPr>
      </w:pPr>
      <w:r w:rsidRPr="009C5E3E">
        <w:rPr>
          <w:rFonts w:eastAsia="SimSun"/>
        </w:rPr>
        <w:t xml:space="preserve">Table </w:t>
      </w:r>
      <w:r w:rsidR="005A5993">
        <w:rPr>
          <w:rFonts w:eastAsia="SimSun"/>
        </w:rPr>
        <w:t>B</w:t>
      </w:r>
      <w:r>
        <w:rPr>
          <w:rFonts w:eastAsia="SimSun"/>
        </w:rPr>
        <w:t>.</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2942568E" w14:textId="3ED83801" w:rsidR="00F22303" w:rsidRPr="009C5E3E" w:rsidRDefault="00F22303" w:rsidP="00F22303">
      <w:pPr>
        <w:pStyle w:val="TH"/>
      </w:pPr>
      <w:r w:rsidRPr="009C5E3E">
        <w:t xml:space="preserve">Table </w:t>
      </w:r>
      <w:r w:rsidR="005A5993">
        <w:t>B</w:t>
      </w:r>
      <w:r>
        <w:t>.</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F22303" w:rsidRPr="009C5E3E" w14:paraId="3338C01A" w14:textId="77777777">
        <w:trPr>
          <w:cantSplit/>
          <w:jc w:val="center"/>
        </w:trPr>
        <w:tc>
          <w:tcPr>
            <w:tcW w:w="2449" w:type="dxa"/>
          </w:tcPr>
          <w:p w14:paraId="70FF41AD" w14:textId="77777777" w:rsidR="00F22303" w:rsidRPr="009C5E3E" w:rsidRDefault="00F22303">
            <w:pPr>
              <w:pStyle w:val="TAH"/>
              <w:rPr>
                <w:lang w:eastAsia="ja-JP"/>
              </w:rPr>
            </w:pPr>
            <w:r w:rsidRPr="009C5E3E">
              <w:rPr>
                <w:lang w:eastAsia="ja-JP"/>
              </w:rPr>
              <w:t>Combination name</w:t>
            </w:r>
          </w:p>
        </w:tc>
        <w:tc>
          <w:tcPr>
            <w:tcW w:w="2033" w:type="dxa"/>
            <w:shd w:val="clear" w:color="auto" w:fill="auto"/>
          </w:tcPr>
          <w:p w14:paraId="0B877D9E" w14:textId="77777777" w:rsidR="00F22303" w:rsidRPr="009C5E3E" w:rsidRDefault="00F22303">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7EABBEF" w14:textId="77777777" w:rsidR="00F22303" w:rsidRPr="009C5E3E" w:rsidRDefault="00F22303">
            <w:pPr>
              <w:pStyle w:val="TAH"/>
              <w:rPr>
                <w:lang w:eastAsia="ja-JP"/>
              </w:rPr>
            </w:pPr>
            <w:r w:rsidRPr="009C5E3E">
              <w:rPr>
                <w:lang w:eastAsia="ja-JP"/>
              </w:rPr>
              <w:t>Maximum Doppler frequency</w:t>
            </w:r>
          </w:p>
        </w:tc>
      </w:tr>
      <w:tr w:rsidR="00F22303" w:rsidRPr="009C5E3E" w14:paraId="79ECBCC7" w14:textId="77777777">
        <w:trPr>
          <w:cantSplit/>
          <w:jc w:val="center"/>
        </w:trPr>
        <w:tc>
          <w:tcPr>
            <w:tcW w:w="2449" w:type="dxa"/>
          </w:tcPr>
          <w:p w14:paraId="232E7E16" w14:textId="33D9F17A" w:rsidR="00F22303" w:rsidRPr="009C5E3E" w:rsidRDefault="001832ED">
            <w:pPr>
              <w:pStyle w:val="TAC"/>
              <w:rPr>
                <w:lang w:eastAsia="ja-JP"/>
              </w:rPr>
            </w:pPr>
            <w:r>
              <w:rPr>
                <w:rFonts w:eastAsiaTheme="minorEastAsia"/>
                <w:szCs w:val="24"/>
                <w:highlight w:val="yellow"/>
                <w:lang w:eastAsia="zh-CN"/>
              </w:rPr>
              <w:t>[</w:t>
            </w:r>
            <w:r w:rsidR="000E1226" w:rsidRPr="002E6D6D">
              <w:rPr>
                <w:rFonts w:eastAsiaTheme="minorEastAsia"/>
                <w:szCs w:val="24"/>
                <w:highlight w:val="yellow"/>
                <w:lang w:eastAsia="zh-CN"/>
              </w:rPr>
              <w:t>NTN-TDLA100-5</w:t>
            </w:r>
            <w:r>
              <w:rPr>
                <w:rFonts w:eastAsiaTheme="minorEastAsia"/>
                <w:szCs w:val="24"/>
                <w:lang w:eastAsia="zh-CN"/>
              </w:rPr>
              <w:t>]</w:t>
            </w:r>
          </w:p>
        </w:tc>
        <w:tc>
          <w:tcPr>
            <w:tcW w:w="2033" w:type="dxa"/>
            <w:shd w:val="clear" w:color="auto" w:fill="auto"/>
          </w:tcPr>
          <w:p w14:paraId="49A7E743" w14:textId="77777777" w:rsidR="00F22303" w:rsidRPr="009C5E3E" w:rsidRDefault="00F22303">
            <w:pPr>
              <w:pStyle w:val="TAC"/>
              <w:rPr>
                <w:lang w:eastAsia="ja-JP"/>
              </w:rPr>
            </w:pPr>
            <w:r w:rsidRPr="00B939A5">
              <w:rPr>
                <w:lang w:eastAsia="ja-JP"/>
              </w:rPr>
              <w:t>NTN-TDLA100</w:t>
            </w:r>
          </w:p>
        </w:tc>
        <w:tc>
          <w:tcPr>
            <w:tcW w:w="2215" w:type="dxa"/>
            <w:shd w:val="clear" w:color="auto" w:fill="auto"/>
          </w:tcPr>
          <w:p w14:paraId="495FC3F0" w14:textId="5AB6FED9" w:rsidR="00F22303" w:rsidRPr="009C5E3E" w:rsidRDefault="001832ED">
            <w:pPr>
              <w:pStyle w:val="TAC"/>
              <w:rPr>
                <w:rFonts w:eastAsia="SimSun"/>
                <w:lang w:eastAsia="ja-JP"/>
              </w:rPr>
            </w:pPr>
            <w:r>
              <w:rPr>
                <w:highlight w:val="yellow"/>
                <w:lang w:eastAsia="ja-JP"/>
              </w:rPr>
              <w:t>[</w:t>
            </w:r>
            <w:r w:rsidR="000E1226" w:rsidRPr="000E1226">
              <w:rPr>
                <w:highlight w:val="yellow"/>
                <w:lang w:eastAsia="ja-JP"/>
              </w:rPr>
              <w:t>5</w:t>
            </w:r>
            <w:r>
              <w:rPr>
                <w:lang w:eastAsia="ja-JP"/>
              </w:rPr>
              <w:t>]</w:t>
            </w:r>
            <w:r w:rsidR="00F22303" w:rsidRPr="009C5E3E">
              <w:rPr>
                <w:lang w:eastAsia="ja-JP"/>
              </w:rPr>
              <w:t xml:space="preserve"> Hz</w:t>
            </w:r>
          </w:p>
        </w:tc>
      </w:tr>
      <w:tr w:rsidR="00F22303" w:rsidRPr="009C5E3E" w14:paraId="28D3C084" w14:textId="77777777">
        <w:trPr>
          <w:cantSplit/>
          <w:jc w:val="center"/>
        </w:trPr>
        <w:tc>
          <w:tcPr>
            <w:tcW w:w="2449" w:type="dxa"/>
          </w:tcPr>
          <w:p w14:paraId="0A132265" w14:textId="7F8DD42B" w:rsidR="00F22303" w:rsidRPr="009C5E3E" w:rsidRDefault="001832ED">
            <w:pPr>
              <w:pStyle w:val="TAC"/>
              <w:rPr>
                <w:lang w:eastAsia="ja-JP"/>
              </w:rPr>
            </w:pPr>
            <w:r>
              <w:rPr>
                <w:highlight w:val="yellow"/>
              </w:rPr>
              <w:t>[</w:t>
            </w:r>
            <w:r w:rsidR="00C55C5F" w:rsidRPr="00C55C5F">
              <w:rPr>
                <w:highlight w:val="yellow"/>
              </w:rPr>
              <w:t>NTN-TDLC5-5</w:t>
            </w:r>
            <w:r>
              <w:t>]</w:t>
            </w:r>
          </w:p>
        </w:tc>
        <w:tc>
          <w:tcPr>
            <w:tcW w:w="2033" w:type="dxa"/>
            <w:shd w:val="clear" w:color="auto" w:fill="auto"/>
          </w:tcPr>
          <w:p w14:paraId="1B1B3929" w14:textId="77777777" w:rsidR="00F22303" w:rsidRPr="009C5E3E" w:rsidRDefault="00F22303">
            <w:pPr>
              <w:pStyle w:val="TAC"/>
              <w:rPr>
                <w:lang w:eastAsia="ja-JP"/>
              </w:rPr>
            </w:pPr>
            <w:r w:rsidRPr="00B939A5">
              <w:rPr>
                <w:lang w:eastAsia="ja-JP"/>
              </w:rPr>
              <w:t>NTN-TDL</w:t>
            </w:r>
            <w:r>
              <w:rPr>
                <w:lang w:eastAsia="ja-JP"/>
              </w:rPr>
              <w:t>C5</w:t>
            </w:r>
          </w:p>
        </w:tc>
        <w:tc>
          <w:tcPr>
            <w:tcW w:w="2215" w:type="dxa"/>
            <w:shd w:val="clear" w:color="auto" w:fill="auto"/>
          </w:tcPr>
          <w:p w14:paraId="7E6CA3C5" w14:textId="03D544F3" w:rsidR="00F22303" w:rsidRPr="009C5E3E" w:rsidRDefault="001832ED">
            <w:pPr>
              <w:pStyle w:val="TAC"/>
              <w:rPr>
                <w:lang w:eastAsia="ja-JP"/>
              </w:rPr>
            </w:pPr>
            <w:r>
              <w:rPr>
                <w:highlight w:val="yellow"/>
                <w:lang w:eastAsia="ja-JP"/>
              </w:rPr>
              <w:t>[</w:t>
            </w:r>
            <w:r w:rsidR="00C55C5F" w:rsidRPr="00C55C5F">
              <w:rPr>
                <w:highlight w:val="yellow"/>
                <w:lang w:eastAsia="ja-JP"/>
              </w:rPr>
              <w:t>5</w:t>
            </w:r>
            <w:r>
              <w:rPr>
                <w:lang w:eastAsia="ja-JP"/>
              </w:rPr>
              <w:t>]</w:t>
            </w:r>
            <w:r w:rsidR="00F22303" w:rsidRPr="009C5E3E">
              <w:rPr>
                <w:lang w:eastAsia="ja-JP"/>
              </w:rPr>
              <w:t xml:space="preserve"> Hz</w:t>
            </w:r>
          </w:p>
        </w:tc>
      </w:tr>
    </w:tbl>
    <w:p w14:paraId="5E8D5CD8" w14:textId="77777777" w:rsidR="00F22303" w:rsidRDefault="00F22303" w:rsidP="008D2351"/>
    <w:p w14:paraId="5AB8A22A" w14:textId="77777777" w:rsidR="00601A8D" w:rsidRDefault="00601A8D" w:rsidP="00943DA6">
      <w:pPr>
        <w:rPr>
          <w:noProof/>
          <w:lang w:val="en-US" w:eastAsia="zh-CN"/>
        </w:rPr>
      </w:pPr>
    </w:p>
    <w:p w14:paraId="5347D503" w14:textId="4C87A151" w:rsidR="00B65B94" w:rsidRPr="0092498C" w:rsidRDefault="00B65B94" w:rsidP="00B65B94">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AA5BAA">
        <w:rPr>
          <w:b/>
          <w:i/>
          <w:noProof/>
          <w:color w:val="FF0000"/>
          <w:lang w:val="en-US" w:eastAsia="zh-CN"/>
        </w:rPr>
        <w:t>7</w:t>
      </w:r>
      <w:r w:rsidRPr="0092498C">
        <w:rPr>
          <w:b/>
          <w:i/>
          <w:noProof/>
          <w:color w:val="FF0000"/>
          <w:lang w:val="en-US" w:eastAsia="zh-CN"/>
        </w:rPr>
        <w:t>&gt;</w:t>
      </w:r>
    </w:p>
    <w:p w14:paraId="4B0E103C" w14:textId="77777777" w:rsidR="006A3D4A" w:rsidRDefault="006A3D4A">
      <w:pPr>
        <w:rPr>
          <w:noProof/>
        </w:rPr>
      </w:pPr>
    </w:p>
    <w:sectPr w:rsidR="006A3D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06CE" w14:textId="77777777" w:rsidR="000E0546" w:rsidRDefault="000E0546">
      <w:r>
        <w:separator/>
      </w:r>
    </w:p>
  </w:endnote>
  <w:endnote w:type="continuationSeparator" w:id="0">
    <w:p w14:paraId="58DEA79F" w14:textId="77777777" w:rsidR="000E0546" w:rsidRDefault="000E0546">
      <w:r>
        <w:continuationSeparator/>
      </w:r>
    </w:p>
  </w:endnote>
  <w:endnote w:type="continuationNotice" w:id="1">
    <w:p w14:paraId="2AB6B851" w14:textId="77777777" w:rsidR="000E0546" w:rsidRDefault="000E0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F83EE" w14:textId="77777777" w:rsidR="000E0546" w:rsidRDefault="000E0546">
      <w:r>
        <w:separator/>
      </w:r>
    </w:p>
  </w:footnote>
  <w:footnote w:type="continuationSeparator" w:id="0">
    <w:p w14:paraId="48520635" w14:textId="77777777" w:rsidR="000E0546" w:rsidRDefault="000E0546">
      <w:r>
        <w:continuationSeparator/>
      </w:r>
    </w:p>
  </w:footnote>
  <w:footnote w:type="continuationNotice" w:id="1">
    <w:p w14:paraId="58D42802" w14:textId="77777777" w:rsidR="000E0546" w:rsidRDefault="000E0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9083453">
    <w:abstractNumId w:val="1"/>
  </w:num>
  <w:num w:numId="2" w16cid:durableId="1949971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4AB2"/>
    <w:rsid w:val="00007D15"/>
    <w:rsid w:val="000176D7"/>
    <w:rsid w:val="00022E4A"/>
    <w:rsid w:val="000349B4"/>
    <w:rsid w:val="00042303"/>
    <w:rsid w:val="000477D1"/>
    <w:rsid w:val="00050FD2"/>
    <w:rsid w:val="00054F81"/>
    <w:rsid w:val="00057562"/>
    <w:rsid w:val="00057C57"/>
    <w:rsid w:val="00070164"/>
    <w:rsid w:val="00093814"/>
    <w:rsid w:val="000951D2"/>
    <w:rsid w:val="000977D3"/>
    <w:rsid w:val="000A6394"/>
    <w:rsid w:val="000B1B99"/>
    <w:rsid w:val="000B407A"/>
    <w:rsid w:val="000B422D"/>
    <w:rsid w:val="000B7FED"/>
    <w:rsid w:val="000C038A"/>
    <w:rsid w:val="000C6598"/>
    <w:rsid w:val="000D44B3"/>
    <w:rsid w:val="000E0546"/>
    <w:rsid w:val="000E1226"/>
    <w:rsid w:val="000F23AC"/>
    <w:rsid w:val="000F6D86"/>
    <w:rsid w:val="001227ED"/>
    <w:rsid w:val="0012659B"/>
    <w:rsid w:val="00145D43"/>
    <w:rsid w:val="0015606E"/>
    <w:rsid w:val="00176774"/>
    <w:rsid w:val="001832ED"/>
    <w:rsid w:val="00192C46"/>
    <w:rsid w:val="001A06B8"/>
    <w:rsid w:val="001A08B3"/>
    <w:rsid w:val="001A395B"/>
    <w:rsid w:val="001A7A18"/>
    <w:rsid w:val="001A7B60"/>
    <w:rsid w:val="001B14CF"/>
    <w:rsid w:val="001B18FC"/>
    <w:rsid w:val="001B52F0"/>
    <w:rsid w:val="001B7A65"/>
    <w:rsid w:val="001C6147"/>
    <w:rsid w:val="001C6A66"/>
    <w:rsid w:val="001D4B86"/>
    <w:rsid w:val="001E2950"/>
    <w:rsid w:val="001E41F3"/>
    <w:rsid w:val="001F705E"/>
    <w:rsid w:val="0020095C"/>
    <w:rsid w:val="0021611F"/>
    <w:rsid w:val="00222035"/>
    <w:rsid w:val="002266D4"/>
    <w:rsid w:val="00233AD9"/>
    <w:rsid w:val="00253A47"/>
    <w:rsid w:val="0026004D"/>
    <w:rsid w:val="00262AEA"/>
    <w:rsid w:val="002640DD"/>
    <w:rsid w:val="0027000D"/>
    <w:rsid w:val="00275D12"/>
    <w:rsid w:val="00284FEB"/>
    <w:rsid w:val="002860C4"/>
    <w:rsid w:val="00293A5B"/>
    <w:rsid w:val="00297AE0"/>
    <w:rsid w:val="002A779B"/>
    <w:rsid w:val="002B2268"/>
    <w:rsid w:val="002B368A"/>
    <w:rsid w:val="002B5741"/>
    <w:rsid w:val="002B7E6B"/>
    <w:rsid w:val="002C0FAE"/>
    <w:rsid w:val="002C2BEE"/>
    <w:rsid w:val="002C6499"/>
    <w:rsid w:val="002E1EC4"/>
    <w:rsid w:val="002E472E"/>
    <w:rsid w:val="002E6D6D"/>
    <w:rsid w:val="002E7D6E"/>
    <w:rsid w:val="002F1CA6"/>
    <w:rsid w:val="00305409"/>
    <w:rsid w:val="00315773"/>
    <w:rsid w:val="003523CA"/>
    <w:rsid w:val="003609EF"/>
    <w:rsid w:val="0036231A"/>
    <w:rsid w:val="00366C1E"/>
    <w:rsid w:val="00374DD4"/>
    <w:rsid w:val="00377103"/>
    <w:rsid w:val="003803A5"/>
    <w:rsid w:val="00380B48"/>
    <w:rsid w:val="00384011"/>
    <w:rsid w:val="003A6C16"/>
    <w:rsid w:val="003B58AC"/>
    <w:rsid w:val="003B60F6"/>
    <w:rsid w:val="003C6957"/>
    <w:rsid w:val="003D5ECC"/>
    <w:rsid w:val="003D5FD4"/>
    <w:rsid w:val="003E1A36"/>
    <w:rsid w:val="003E315A"/>
    <w:rsid w:val="003E5355"/>
    <w:rsid w:val="00404009"/>
    <w:rsid w:val="00410371"/>
    <w:rsid w:val="004242F1"/>
    <w:rsid w:val="0044360D"/>
    <w:rsid w:val="0046082A"/>
    <w:rsid w:val="00466A3A"/>
    <w:rsid w:val="004755BD"/>
    <w:rsid w:val="00476FB1"/>
    <w:rsid w:val="00491D66"/>
    <w:rsid w:val="00494BD0"/>
    <w:rsid w:val="00496801"/>
    <w:rsid w:val="004B470E"/>
    <w:rsid w:val="004B5A15"/>
    <w:rsid w:val="004B709A"/>
    <w:rsid w:val="004B75B7"/>
    <w:rsid w:val="004C610E"/>
    <w:rsid w:val="004D2F1D"/>
    <w:rsid w:val="004D41A0"/>
    <w:rsid w:val="004E41B5"/>
    <w:rsid w:val="004F0FBE"/>
    <w:rsid w:val="00502365"/>
    <w:rsid w:val="00503A6A"/>
    <w:rsid w:val="005141D9"/>
    <w:rsid w:val="0051580D"/>
    <w:rsid w:val="0052378C"/>
    <w:rsid w:val="0053030C"/>
    <w:rsid w:val="0053231E"/>
    <w:rsid w:val="00532C64"/>
    <w:rsid w:val="00532E63"/>
    <w:rsid w:val="00537968"/>
    <w:rsid w:val="00541752"/>
    <w:rsid w:val="00547111"/>
    <w:rsid w:val="00571D40"/>
    <w:rsid w:val="00592D74"/>
    <w:rsid w:val="00595368"/>
    <w:rsid w:val="005A3422"/>
    <w:rsid w:val="005A58FD"/>
    <w:rsid w:val="005A5993"/>
    <w:rsid w:val="005B2227"/>
    <w:rsid w:val="005C75C0"/>
    <w:rsid w:val="005D5941"/>
    <w:rsid w:val="005E12A8"/>
    <w:rsid w:val="005E2C44"/>
    <w:rsid w:val="005E53B0"/>
    <w:rsid w:val="005F102C"/>
    <w:rsid w:val="00601A8D"/>
    <w:rsid w:val="00610A03"/>
    <w:rsid w:val="00612FF4"/>
    <w:rsid w:val="00621188"/>
    <w:rsid w:val="006257ED"/>
    <w:rsid w:val="00646529"/>
    <w:rsid w:val="00653DE4"/>
    <w:rsid w:val="00654C8A"/>
    <w:rsid w:val="006553AB"/>
    <w:rsid w:val="00655C0E"/>
    <w:rsid w:val="00657566"/>
    <w:rsid w:val="00657AF2"/>
    <w:rsid w:val="00665C47"/>
    <w:rsid w:val="00677784"/>
    <w:rsid w:val="0068023D"/>
    <w:rsid w:val="00690AA5"/>
    <w:rsid w:val="0069484E"/>
    <w:rsid w:val="006956E3"/>
    <w:rsid w:val="00695808"/>
    <w:rsid w:val="00695DAF"/>
    <w:rsid w:val="006A3D4A"/>
    <w:rsid w:val="006B46EF"/>
    <w:rsid w:val="006B46FB"/>
    <w:rsid w:val="006B7916"/>
    <w:rsid w:val="006C419E"/>
    <w:rsid w:val="006C579D"/>
    <w:rsid w:val="006D6BD4"/>
    <w:rsid w:val="006E21FB"/>
    <w:rsid w:val="006E43B5"/>
    <w:rsid w:val="006E5894"/>
    <w:rsid w:val="006F5A5A"/>
    <w:rsid w:val="00700E4E"/>
    <w:rsid w:val="00713043"/>
    <w:rsid w:val="007137EE"/>
    <w:rsid w:val="0072536D"/>
    <w:rsid w:val="007264B1"/>
    <w:rsid w:val="007449E0"/>
    <w:rsid w:val="00747520"/>
    <w:rsid w:val="00750AA8"/>
    <w:rsid w:val="00752810"/>
    <w:rsid w:val="007554A2"/>
    <w:rsid w:val="0076334C"/>
    <w:rsid w:val="00763B93"/>
    <w:rsid w:val="00764A2A"/>
    <w:rsid w:val="00765C7A"/>
    <w:rsid w:val="007764C7"/>
    <w:rsid w:val="007833AD"/>
    <w:rsid w:val="007845AE"/>
    <w:rsid w:val="00785A35"/>
    <w:rsid w:val="00792342"/>
    <w:rsid w:val="00792617"/>
    <w:rsid w:val="00795C04"/>
    <w:rsid w:val="007977A8"/>
    <w:rsid w:val="007A2464"/>
    <w:rsid w:val="007B512A"/>
    <w:rsid w:val="007C2097"/>
    <w:rsid w:val="007C5CB5"/>
    <w:rsid w:val="007D6A07"/>
    <w:rsid w:val="007F7259"/>
    <w:rsid w:val="008036A5"/>
    <w:rsid w:val="008040A8"/>
    <w:rsid w:val="008279FA"/>
    <w:rsid w:val="0083175F"/>
    <w:rsid w:val="00837BDC"/>
    <w:rsid w:val="008426E6"/>
    <w:rsid w:val="00846D3B"/>
    <w:rsid w:val="00852B0F"/>
    <w:rsid w:val="008543C0"/>
    <w:rsid w:val="008626E7"/>
    <w:rsid w:val="00862BC0"/>
    <w:rsid w:val="008649F2"/>
    <w:rsid w:val="00867205"/>
    <w:rsid w:val="00870EE7"/>
    <w:rsid w:val="0088464D"/>
    <w:rsid w:val="008863B9"/>
    <w:rsid w:val="00886DB5"/>
    <w:rsid w:val="008936D4"/>
    <w:rsid w:val="008A45A6"/>
    <w:rsid w:val="008A78FD"/>
    <w:rsid w:val="008B1B48"/>
    <w:rsid w:val="008B1FA0"/>
    <w:rsid w:val="008B68F3"/>
    <w:rsid w:val="008B7B0B"/>
    <w:rsid w:val="008C75B2"/>
    <w:rsid w:val="008C7D14"/>
    <w:rsid w:val="008D2351"/>
    <w:rsid w:val="008D3CCC"/>
    <w:rsid w:val="008E52A6"/>
    <w:rsid w:val="008F2F63"/>
    <w:rsid w:val="008F3789"/>
    <w:rsid w:val="008F4331"/>
    <w:rsid w:val="008F686C"/>
    <w:rsid w:val="009017DF"/>
    <w:rsid w:val="009046EF"/>
    <w:rsid w:val="00905E49"/>
    <w:rsid w:val="009142B2"/>
    <w:rsid w:val="00914610"/>
    <w:rsid w:val="009148DE"/>
    <w:rsid w:val="009176B5"/>
    <w:rsid w:val="00941E30"/>
    <w:rsid w:val="00943DA6"/>
    <w:rsid w:val="009505BF"/>
    <w:rsid w:val="009641A2"/>
    <w:rsid w:val="009777D9"/>
    <w:rsid w:val="00986269"/>
    <w:rsid w:val="00991B88"/>
    <w:rsid w:val="009949B1"/>
    <w:rsid w:val="009A5753"/>
    <w:rsid w:val="009A579D"/>
    <w:rsid w:val="009A58EE"/>
    <w:rsid w:val="009A6905"/>
    <w:rsid w:val="009C7116"/>
    <w:rsid w:val="009E3297"/>
    <w:rsid w:val="009E46E5"/>
    <w:rsid w:val="009F2C20"/>
    <w:rsid w:val="009F443B"/>
    <w:rsid w:val="009F734F"/>
    <w:rsid w:val="00A00588"/>
    <w:rsid w:val="00A01024"/>
    <w:rsid w:val="00A05AA9"/>
    <w:rsid w:val="00A13A47"/>
    <w:rsid w:val="00A246B6"/>
    <w:rsid w:val="00A47E70"/>
    <w:rsid w:val="00A505BA"/>
    <w:rsid w:val="00A50CF0"/>
    <w:rsid w:val="00A5290D"/>
    <w:rsid w:val="00A63051"/>
    <w:rsid w:val="00A6331D"/>
    <w:rsid w:val="00A7671C"/>
    <w:rsid w:val="00A90486"/>
    <w:rsid w:val="00A90717"/>
    <w:rsid w:val="00A94920"/>
    <w:rsid w:val="00AA1E8A"/>
    <w:rsid w:val="00AA2CBC"/>
    <w:rsid w:val="00AA5BAA"/>
    <w:rsid w:val="00AC5820"/>
    <w:rsid w:val="00AD1CD8"/>
    <w:rsid w:val="00AE229A"/>
    <w:rsid w:val="00AE5B21"/>
    <w:rsid w:val="00AF040C"/>
    <w:rsid w:val="00B258BB"/>
    <w:rsid w:val="00B27533"/>
    <w:rsid w:val="00B37684"/>
    <w:rsid w:val="00B47BC3"/>
    <w:rsid w:val="00B50392"/>
    <w:rsid w:val="00B60BB4"/>
    <w:rsid w:val="00B65B94"/>
    <w:rsid w:val="00B67B97"/>
    <w:rsid w:val="00B7134F"/>
    <w:rsid w:val="00B77831"/>
    <w:rsid w:val="00B77F42"/>
    <w:rsid w:val="00B80ABE"/>
    <w:rsid w:val="00B85ECC"/>
    <w:rsid w:val="00B87259"/>
    <w:rsid w:val="00B935AA"/>
    <w:rsid w:val="00B95BFD"/>
    <w:rsid w:val="00B968C8"/>
    <w:rsid w:val="00BA3EC5"/>
    <w:rsid w:val="00BA51D9"/>
    <w:rsid w:val="00BA7421"/>
    <w:rsid w:val="00BB1F68"/>
    <w:rsid w:val="00BB338A"/>
    <w:rsid w:val="00BB5DFC"/>
    <w:rsid w:val="00BC1942"/>
    <w:rsid w:val="00BC69D2"/>
    <w:rsid w:val="00BD279D"/>
    <w:rsid w:val="00BD6BB8"/>
    <w:rsid w:val="00BE64BC"/>
    <w:rsid w:val="00BF2480"/>
    <w:rsid w:val="00BF6004"/>
    <w:rsid w:val="00BF70CB"/>
    <w:rsid w:val="00C04A18"/>
    <w:rsid w:val="00C071EA"/>
    <w:rsid w:val="00C4311E"/>
    <w:rsid w:val="00C55C5F"/>
    <w:rsid w:val="00C56515"/>
    <w:rsid w:val="00C6569A"/>
    <w:rsid w:val="00C66BA2"/>
    <w:rsid w:val="00C80249"/>
    <w:rsid w:val="00C870F6"/>
    <w:rsid w:val="00C9329C"/>
    <w:rsid w:val="00C95985"/>
    <w:rsid w:val="00C9637D"/>
    <w:rsid w:val="00CC5026"/>
    <w:rsid w:val="00CC68D0"/>
    <w:rsid w:val="00CC72F8"/>
    <w:rsid w:val="00CE2E49"/>
    <w:rsid w:val="00CE397E"/>
    <w:rsid w:val="00CE5522"/>
    <w:rsid w:val="00CE5AC1"/>
    <w:rsid w:val="00D011AF"/>
    <w:rsid w:val="00D03F9A"/>
    <w:rsid w:val="00D06D51"/>
    <w:rsid w:val="00D154C6"/>
    <w:rsid w:val="00D24991"/>
    <w:rsid w:val="00D25FF4"/>
    <w:rsid w:val="00D26602"/>
    <w:rsid w:val="00D33217"/>
    <w:rsid w:val="00D4180D"/>
    <w:rsid w:val="00D426F3"/>
    <w:rsid w:val="00D43EFF"/>
    <w:rsid w:val="00D50255"/>
    <w:rsid w:val="00D55B2A"/>
    <w:rsid w:val="00D56716"/>
    <w:rsid w:val="00D5749D"/>
    <w:rsid w:val="00D63579"/>
    <w:rsid w:val="00D66520"/>
    <w:rsid w:val="00D74793"/>
    <w:rsid w:val="00D75B22"/>
    <w:rsid w:val="00D84AE9"/>
    <w:rsid w:val="00D95657"/>
    <w:rsid w:val="00DA4E01"/>
    <w:rsid w:val="00DB08AB"/>
    <w:rsid w:val="00DB67D3"/>
    <w:rsid w:val="00DC4B08"/>
    <w:rsid w:val="00DD444F"/>
    <w:rsid w:val="00DD4D9E"/>
    <w:rsid w:val="00DD6214"/>
    <w:rsid w:val="00DE34CF"/>
    <w:rsid w:val="00DE63AA"/>
    <w:rsid w:val="00E010E9"/>
    <w:rsid w:val="00E034D1"/>
    <w:rsid w:val="00E12A96"/>
    <w:rsid w:val="00E13F3D"/>
    <w:rsid w:val="00E27BDD"/>
    <w:rsid w:val="00E34898"/>
    <w:rsid w:val="00E82AD2"/>
    <w:rsid w:val="00EA2262"/>
    <w:rsid w:val="00EB09B7"/>
    <w:rsid w:val="00EB3607"/>
    <w:rsid w:val="00EB684D"/>
    <w:rsid w:val="00EB6B8A"/>
    <w:rsid w:val="00EC5EAF"/>
    <w:rsid w:val="00EE7D7C"/>
    <w:rsid w:val="00EF2E3D"/>
    <w:rsid w:val="00EF378B"/>
    <w:rsid w:val="00EF6210"/>
    <w:rsid w:val="00F05957"/>
    <w:rsid w:val="00F22303"/>
    <w:rsid w:val="00F25D98"/>
    <w:rsid w:val="00F25F0C"/>
    <w:rsid w:val="00F25FA5"/>
    <w:rsid w:val="00F300FB"/>
    <w:rsid w:val="00F36EAA"/>
    <w:rsid w:val="00F62B89"/>
    <w:rsid w:val="00F65747"/>
    <w:rsid w:val="00F72E79"/>
    <w:rsid w:val="00F936CD"/>
    <w:rsid w:val="00F94DD8"/>
    <w:rsid w:val="00FB02A5"/>
    <w:rsid w:val="00FB6386"/>
    <w:rsid w:val="00FC2351"/>
    <w:rsid w:val="00FC7326"/>
    <w:rsid w:val="00FD23B4"/>
    <w:rsid w:val="00FE04F1"/>
    <w:rsid w:val="00FE2B64"/>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0C9C1B7-1713-463E-9DB9-DB6B8F2B8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4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37684"/>
    <w:rPr>
      <w:rFonts w:ascii="Arial" w:hAnsi="Arial" w:cs="Arial"/>
      <w:sz w:val="18"/>
      <w:szCs w:val="18"/>
      <w:lang w:val="en-GB"/>
    </w:rPr>
  </w:style>
  <w:style w:type="paragraph" w:styleId="Revision">
    <w:name w:val="Revision"/>
    <w:hidden/>
    <w:uiPriority w:val="99"/>
    <w:semiHidden/>
    <w:rsid w:val="00262AEA"/>
    <w:rPr>
      <w:rFonts w:ascii="Times New Roman" w:hAnsi="Times New Roman"/>
      <w:lang w:val="en-GB" w:eastAsia="en-US"/>
    </w:rPr>
  </w:style>
  <w:style w:type="character" w:customStyle="1" w:styleId="Heading1Char">
    <w:name w:val="Heading 1 Char"/>
    <w:basedOn w:val="DefaultParagraphFont"/>
    <w:link w:val="Heading1"/>
    <w:rsid w:val="00747520"/>
    <w:rPr>
      <w:rFonts w:ascii="Arial" w:hAnsi="Arial"/>
      <w:sz w:val="36"/>
      <w:lang w:val="en-GB" w:eastAsia="en-US"/>
    </w:rPr>
  </w:style>
  <w:style w:type="paragraph" w:styleId="NormalWeb">
    <w:name w:val="Normal (Web)"/>
    <w:basedOn w:val="Normal"/>
    <w:uiPriority w:val="99"/>
    <w:unhideWhenUsed/>
    <w:rsid w:val="00747520"/>
    <w:pPr>
      <w:spacing w:before="100" w:beforeAutospacing="1" w:after="100" w:afterAutospacing="1"/>
    </w:pPr>
    <w:rPr>
      <w:sz w:val="24"/>
      <w:szCs w:val="24"/>
      <w:lang w:val="en-US" w:eastAsia="zh-CN"/>
    </w:rPr>
  </w:style>
  <w:style w:type="paragraph" w:styleId="NoSpacing">
    <w:name w:val="No Spacing"/>
    <w:uiPriority w:val="1"/>
    <w:qFormat/>
    <w:rsid w:val="00747520"/>
    <w:rPr>
      <w:rFonts w:ascii="Times New Roman" w:hAnsi="Times New Roman"/>
      <w:lang w:val="en-GB" w:eastAsia="en-US"/>
    </w:rPr>
  </w:style>
  <w:style w:type="character" w:customStyle="1" w:styleId="EXCar">
    <w:name w:val="EX Car"/>
    <w:link w:val="EX"/>
    <w:rsid w:val="00AA5BAA"/>
    <w:rPr>
      <w:rFonts w:ascii="Times New Roman" w:hAnsi="Times New Roman"/>
      <w:lang w:val="en-GB" w:eastAsia="en-US"/>
    </w:rPr>
  </w:style>
  <w:style w:type="character" w:styleId="Strong">
    <w:name w:val="Strong"/>
    <w:basedOn w:val="DefaultParagraphFont"/>
    <w:qFormat/>
    <w:rsid w:val="008E52A6"/>
    <w:rPr>
      <w:b/>
      <w:bCs/>
    </w:rPr>
  </w:style>
  <w:style w:type="paragraph" w:customStyle="1" w:styleId="RAN4H2">
    <w:name w:val="RAN4 H2"/>
    <w:basedOn w:val="Heading2"/>
    <w:next w:val="Normal"/>
    <w:qFormat/>
    <w:rsid w:val="003523CA"/>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3523CA"/>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3523CA"/>
    <w:rPr>
      <w:rFonts w:ascii="Arial" w:eastAsia="SimSun" w:hAnsi="Arial"/>
      <w:sz w:val="36"/>
      <w:lang w:val="en-GB" w:eastAsia="en-US"/>
    </w:rPr>
  </w:style>
  <w:style w:type="paragraph" w:customStyle="1" w:styleId="RAN4H3">
    <w:name w:val="RAN4 H3"/>
    <w:basedOn w:val="Normal"/>
    <w:qFormat/>
    <w:rsid w:val="003523CA"/>
    <w:pPr>
      <w:numPr>
        <w:ilvl w:val="2"/>
        <w:numId w:val="1"/>
      </w:numPr>
      <w:spacing w:after="160" w:line="259" w:lineRule="auto"/>
      <w:ind w:left="505" w:hanging="505"/>
    </w:pPr>
    <w:rPr>
      <w:rFonts w:ascii="Arial" w:eastAsiaTheme="minorHAnsi" w:hAnsi="Arial" w:cs="Arial"/>
      <w:sz w:val="24"/>
      <w:szCs w:val="22"/>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176774"/>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176774"/>
    <w:rPr>
      <w:rFonts w:ascii="Times New Roman" w:eastAsiaTheme="minorHAnsi" w:hAnsi="Times New Roman" w:cstheme="minorBidi"/>
      <w:szCs w:val="22"/>
      <w:lang w:val="en-US" w:eastAsia="en-US"/>
    </w:rPr>
  </w:style>
  <w:style w:type="table" w:styleId="TableGrid">
    <w:name w:val="Table Grid"/>
    <w:aliases w:val="TableGrid"/>
    <w:basedOn w:val="TableNormal"/>
    <w:qFormat/>
    <w:rsid w:val="006956E3"/>
    <w:rPr>
      <w:rFonts w:ascii="Calibri" w:eastAsia="SimSun"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690A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5738">
      <w:bodyDiv w:val="1"/>
      <w:marLeft w:val="0"/>
      <w:marRight w:val="0"/>
      <w:marTop w:val="0"/>
      <w:marBottom w:val="0"/>
      <w:divBdr>
        <w:top w:val="none" w:sz="0" w:space="0" w:color="auto"/>
        <w:left w:val="none" w:sz="0" w:space="0" w:color="auto"/>
        <w:bottom w:val="none" w:sz="0" w:space="0" w:color="auto"/>
        <w:right w:val="none" w:sz="0" w:space="0" w:color="auto"/>
      </w:divBdr>
    </w:div>
    <w:div w:id="111435531">
      <w:bodyDiv w:val="1"/>
      <w:marLeft w:val="0"/>
      <w:marRight w:val="0"/>
      <w:marTop w:val="0"/>
      <w:marBottom w:val="0"/>
      <w:divBdr>
        <w:top w:val="none" w:sz="0" w:space="0" w:color="auto"/>
        <w:left w:val="none" w:sz="0" w:space="0" w:color="auto"/>
        <w:bottom w:val="none" w:sz="0" w:space="0" w:color="auto"/>
        <w:right w:val="none" w:sz="0" w:space="0" w:color="auto"/>
      </w:divBdr>
      <w:divsChild>
        <w:div w:id="199393013">
          <w:marLeft w:val="0"/>
          <w:marRight w:val="0"/>
          <w:marTop w:val="0"/>
          <w:marBottom w:val="0"/>
          <w:divBdr>
            <w:top w:val="none" w:sz="0" w:space="0" w:color="auto"/>
            <w:left w:val="none" w:sz="0" w:space="0" w:color="auto"/>
            <w:bottom w:val="none" w:sz="0" w:space="0" w:color="auto"/>
            <w:right w:val="none" w:sz="0" w:space="0" w:color="auto"/>
          </w:divBdr>
          <w:divsChild>
            <w:div w:id="1131630007">
              <w:marLeft w:val="0"/>
              <w:marRight w:val="0"/>
              <w:marTop w:val="0"/>
              <w:marBottom w:val="0"/>
              <w:divBdr>
                <w:top w:val="none" w:sz="0" w:space="0" w:color="auto"/>
                <w:left w:val="none" w:sz="0" w:space="0" w:color="auto"/>
                <w:bottom w:val="none" w:sz="0" w:space="0" w:color="auto"/>
                <w:right w:val="none" w:sz="0" w:space="0" w:color="auto"/>
              </w:divBdr>
            </w:div>
          </w:divsChild>
        </w:div>
        <w:div w:id="210505376">
          <w:marLeft w:val="0"/>
          <w:marRight w:val="0"/>
          <w:marTop w:val="0"/>
          <w:marBottom w:val="0"/>
          <w:divBdr>
            <w:top w:val="none" w:sz="0" w:space="0" w:color="auto"/>
            <w:left w:val="none" w:sz="0" w:space="0" w:color="auto"/>
            <w:bottom w:val="none" w:sz="0" w:space="0" w:color="auto"/>
            <w:right w:val="none" w:sz="0" w:space="0" w:color="auto"/>
          </w:divBdr>
          <w:divsChild>
            <w:div w:id="515996851">
              <w:marLeft w:val="0"/>
              <w:marRight w:val="0"/>
              <w:marTop w:val="0"/>
              <w:marBottom w:val="0"/>
              <w:divBdr>
                <w:top w:val="none" w:sz="0" w:space="0" w:color="auto"/>
                <w:left w:val="none" w:sz="0" w:space="0" w:color="auto"/>
                <w:bottom w:val="none" w:sz="0" w:space="0" w:color="auto"/>
                <w:right w:val="none" w:sz="0" w:space="0" w:color="auto"/>
              </w:divBdr>
            </w:div>
          </w:divsChild>
        </w:div>
        <w:div w:id="362947515">
          <w:marLeft w:val="0"/>
          <w:marRight w:val="0"/>
          <w:marTop w:val="0"/>
          <w:marBottom w:val="0"/>
          <w:divBdr>
            <w:top w:val="none" w:sz="0" w:space="0" w:color="auto"/>
            <w:left w:val="none" w:sz="0" w:space="0" w:color="auto"/>
            <w:bottom w:val="none" w:sz="0" w:space="0" w:color="auto"/>
            <w:right w:val="none" w:sz="0" w:space="0" w:color="auto"/>
          </w:divBdr>
          <w:divsChild>
            <w:div w:id="524944024">
              <w:marLeft w:val="0"/>
              <w:marRight w:val="0"/>
              <w:marTop w:val="0"/>
              <w:marBottom w:val="0"/>
              <w:divBdr>
                <w:top w:val="none" w:sz="0" w:space="0" w:color="auto"/>
                <w:left w:val="none" w:sz="0" w:space="0" w:color="auto"/>
                <w:bottom w:val="none" w:sz="0" w:space="0" w:color="auto"/>
                <w:right w:val="none" w:sz="0" w:space="0" w:color="auto"/>
              </w:divBdr>
            </w:div>
          </w:divsChild>
        </w:div>
        <w:div w:id="509753879">
          <w:marLeft w:val="0"/>
          <w:marRight w:val="0"/>
          <w:marTop w:val="0"/>
          <w:marBottom w:val="0"/>
          <w:divBdr>
            <w:top w:val="none" w:sz="0" w:space="0" w:color="auto"/>
            <w:left w:val="none" w:sz="0" w:space="0" w:color="auto"/>
            <w:bottom w:val="none" w:sz="0" w:space="0" w:color="auto"/>
            <w:right w:val="none" w:sz="0" w:space="0" w:color="auto"/>
          </w:divBdr>
          <w:divsChild>
            <w:div w:id="1024864400">
              <w:marLeft w:val="0"/>
              <w:marRight w:val="0"/>
              <w:marTop w:val="0"/>
              <w:marBottom w:val="0"/>
              <w:divBdr>
                <w:top w:val="none" w:sz="0" w:space="0" w:color="auto"/>
                <w:left w:val="none" w:sz="0" w:space="0" w:color="auto"/>
                <w:bottom w:val="none" w:sz="0" w:space="0" w:color="auto"/>
                <w:right w:val="none" w:sz="0" w:space="0" w:color="auto"/>
              </w:divBdr>
            </w:div>
          </w:divsChild>
        </w:div>
        <w:div w:id="687878723">
          <w:marLeft w:val="0"/>
          <w:marRight w:val="0"/>
          <w:marTop w:val="0"/>
          <w:marBottom w:val="0"/>
          <w:divBdr>
            <w:top w:val="none" w:sz="0" w:space="0" w:color="auto"/>
            <w:left w:val="none" w:sz="0" w:space="0" w:color="auto"/>
            <w:bottom w:val="none" w:sz="0" w:space="0" w:color="auto"/>
            <w:right w:val="none" w:sz="0" w:space="0" w:color="auto"/>
          </w:divBdr>
          <w:divsChild>
            <w:div w:id="271208221">
              <w:marLeft w:val="0"/>
              <w:marRight w:val="0"/>
              <w:marTop w:val="0"/>
              <w:marBottom w:val="0"/>
              <w:divBdr>
                <w:top w:val="none" w:sz="0" w:space="0" w:color="auto"/>
                <w:left w:val="none" w:sz="0" w:space="0" w:color="auto"/>
                <w:bottom w:val="none" w:sz="0" w:space="0" w:color="auto"/>
                <w:right w:val="none" w:sz="0" w:space="0" w:color="auto"/>
              </w:divBdr>
            </w:div>
          </w:divsChild>
        </w:div>
        <w:div w:id="703482936">
          <w:marLeft w:val="0"/>
          <w:marRight w:val="0"/>
          <w:marTop w:val="0"/>
          <w:marBottom w:val="0"/>
          <w:divBdr>
            <w:top w:val="none" w:sz="0" w:space="0" w:color="auto"/>
            <w:left w:val="none" w:sz="0" w:space="0" w:color="auto"/>
            <w:bottom w:val="none" w:sz="0" w:space="0" w:color="auto"/>
            <w:right w:val="none" w:sz="0" w:space="0" w:color="auto"/>
          </w:divBdr>
          <w:divsChild>
            <w:div w:id="2015498082">
              <w:marLeft w:val="0"/>
              <w:marRight w:val="0"/>
              <w:marTop w:val="0"/>
              <w:marBottom w:val="0"/>
              <w:divBdr>
                <w:top w:val="none" w:sz="0" w:space="0" w:color="auto"/>
                <w:left w:val="none" w:sz="0" w:space="0" w:color="auto"/>
                <w:bottom w:val="none" w:sz="0" w:space="0" w:color="auto"/>
                <w:right w:val="none" w:sz="0" w:space="0" w:color="auto"/>
              </w:divBdr>
            </w:div>
          </w:divsChild>
        </w:div>
        <w:div w:id="794561258">
          <w:marLeft w:val="0"/>
          <w:marRight w:val="0"/>
          <w:marTop w:val="0"/>
          <w:marBottom w:val="0"/>
          <w:divBdr>
            <w:top w:val="none" w:sz="0" w:space="0" w:color="auto"/>
            <w:left w:val="none" w:sz="0" w:space="0" w:color="auto"/>
            <w:bottom w:val="none" w:sz="0" w:space="0" w:color="auto"/>
            <w:right w:val="none" w:sz="0" w:space="0" w:color="auto"/>
          </w:divBdr>
          <w:divsChild>
            <w:div w:id="129716691">
              <w:marLeft w:val="0"/>
              <w:marRight w:val="0"/>
              <w:marTop w:val="0"/>
              <w:marBottom w:val="0"/>
              <w:divBdr>
                <w:top w:val="none" w:sz="0" w:space="0" w:color="auto"/>
                <w:left w:val="none" w:sz="0" w:space="0" w:color="auto"/>
                <w:bottom w:val="none" w:sz="0" w:space="0" w:color="auto"/>
                <w:right w:val="none" w:sz="0" w:space="0" w:color="auto"/>
              </w:divBdr>
            </w:div>
          </w:divsChild>
        </w:div>
        <w:div w:id="933318929">
          <w:marLeft w:val="0"/>
          <w:marRight w:val="0"/>
          <w:marTop w:val="0"/>
          <w:marBottom w:val="0"/>
          <w:divBdr>
            <w:top w:val="none" w:sz="0" w:space="0" w:color="auto"/>
            <w:left w:val="none" w:sz="0" w:space="0" w:color="auto"/>
            <w:bottom w:val="none" w:sz="0" w:space="0" w:color="auto"/>
            <w:right w:val="none" w:sz="0" w:space="0" w:color="auto"/>
          </w:divBdr>
          <w:divsChild>
            <w:div w:id="444931979">
              <w:marLeft w:val="0"/>
              <w:marRight w:val="0"/>
              <w:marTop w:val="0"/>
              <w:marBottom w:val="0"/>
              <w:divBdr>
                <w:top w:val="none" w:sz="0" w:space="0" w:color="auto"/>
                <w:left w:val="none" w:sz="0" w:space="0" w:color="auto"/>
                <w:bottom w:val="none" w:sz="0" w:space="0" w:color="auto"/>
                <w:right w:val="none" w:sz="0" w:space="0" w:color="auto"/>
              </w:divBdr>
            </w:div>
          </w:divsChild>
        </w:div>
        <w:div w:id="1014722354">
          <w:marLeft w:val="0"/>
          <w:marRight w:val="0"/>
          <w:marTop w:val="0"/>
          <w:marBottom w:val="0"/>
          <w:divBdr>
            <w:top w:val="none" w:sz="0" w:space="0" w:color="auto"/>
            <w:left w:val="none" w:sz="0" w:space="0" w:color="auto"/>
            <w:bottom w:val="none" w:sz="0" w:space="0" w:color="auto"/>
            <w:right w:val="none" w:sz="0" w:space="0" w:color="auto"/>
          </w:divBdr>
          <w:divsChild>
            <w:div w:id="1695422948">
              <w:marLeft w:val="0"/>
              <w:marRight w:val="0"/>
              <w:marTop w:val="0"/>
              <w:marBottom w:val="0"/>
              <w:divBdr>
                <w:top w:val="none" w:sz="0" w:space="0" w:color="auto"/>
                <w:left w:val="none" w:sz="0" w:space="0" w:color="auto"/>
                <w:bottom w:val="none" w:sz="0" w:space="0" w:color="auto"/>
                <w:right w:val="none" w:sz="0" w:space="0" w:color="auto"/>
              </w:divBdr>
            </w:div>
          </w:divsChild>
        </w:div>
        <w:div w:id="1114056555">
          <w:marLeft w:val="0"/>
          <w:marRight w:val="0"/>
          <w:marTop w:val="0"/>
          <w:marBottom w:val="0"/>
          <w:divBdr>
            <w:top w:val="none" w:sz="0" w:space="0" w:color="auto"/>
            <w:left w:val="none" w:sz="0" w:space="0" w:color="auto"/>
            <w:bottom w:val="none" w:sz="0" w:space="0" w:color="auto"/>
            <w:right w:val="none" w:sz="0" w:space="0" w:color="auto"/>
          </w:divBdr>
          <w:divsChild>
            <w:div w:id="1111825422">
              <w:marLeft w:val="0"/>
              <w:marRight w:val="0"/>
              <w:marTop w:val="0"/>
              <w:marBottom w:val="0"/>
              <w:divBdr>
                <w:top w:val="none" w:sz="0" w:space="0" w:color="auto"/>
                <w:left w:val="none" w:sz="0" w:space="0" w:color="auto"/>
                <w:bottom w:val="none" w:sz="0" w:space="0" w:color="auto"/>
                <w:right w:val="none" w:sz="0" w:space="0" w:color="auto"/>
              </w:divBdr>
            </w:div>
          </w:divsChild>
        </w:div>
        <w:div w:id="1237397113">
          <w:marLeft w:val="0"/>
          <w:marRight w:val="0"/>
          <w:marTop w:val="0"/>
          <w:marBottom w:val="0"/>
          <w:divBdr>
            <w:top w:val="none" w:sz="0" w:space="0" w:color="auto"/>
            <w:left w:val="none" w:sz="0" w:space="0" w:color="auto"/>
            <w:bottom w:val="none" w:sz="0" w:space="0" w:color="auto"/>
            <w:right w:val="none" w:sz="0" w:space="0" w:color="auto"/>
          </w:divBdr>
          <w:divsChild>
            <w:div w:id="2042826118">
              <w:marLeft w:val="0"/>
              <w:marRight w:val="0"/>
              <w:marTop w:val="0"/>
              <w:marBottom w:val="0"/>
              <w:divBdr>
                <w:top w:val="none" w:sz="0" w:space="0" w:color="auto"/>
                <w:left w:val="none" w:sz="0" w:space="0" w:color="auto"/>
                <w:bottom w:val="none" w:sz="0" w:space="0" w:color="auto"/>
                <w:right w:val="none" w:sz="0" w:space="0" w:color="auto"/>
              </w:divBdr>
            </w:div>
          </w:divsChild>
        </w:div>
        <w:div w:id="1303267375">
          <w:marLeft w:val="0"/>
          <w:marRight w:val="0"/>
          <w:marTop w:val="0"/>
          <w:marBottom w:val="0"/>
          <w:divBdr>
            <w:top w:val="none" w:sz="0" w:space="0" w:color="auto"/>
            <w:left w:val="none" w:sz="0" w:space="0" w:color="auto"/>
            <w:bottom w:val="none" w:sz="0" w:space="0" w:color="auto"/>
            <w:right w:val="none" w:sz="0" w:space="0" w:color="auto"/>
          </w:divBdr>
          <w:divsChild>
            <w:div w:id="1456633669">
              <w:marLeft w:val="0"/>
              <w:marRight w:val="0"/>
              <w:marTop w:val="0"/>
              <w:marBottom w:val="0"/>
              <w:divBdr>
                <w:top w:val="none" w:sz="0" w:space="0" w:color="auto"/>
                <w:left w:val="none" w:sz="0" w:space="0" w:color="auto"/>
                <w:bottom w:val="none" w:sz="0" w:space="0" w:color="auto"/>
                <w:right w:val="none" w:sz="0" w:space="0" w:color="auto"/>
              </w:divBdr>
            </w:div>
          </w:divsChild>
        </w:div>
        <w:div w:id="1377198779">
          <w:marLeft w:val="0"/>
          <w:marRight w:val="0"/>
          <w:marTop w:val="0"/>
          <w:marBottom w:val="0"/>
          <w:divBdr>
            <w:top w:val="none" w:sz="0" w:space="0" w:color="auto"/>
            <w:left w:val="none" w:sz="0" w:space="0" w:color="auto"/>
            <w:bottom w:val="none" w:sz="0" w:space="0" w:color="auto"/>
            <w:right w:val="none" w:sz="0" w:space="0" w:color="auto"/>
          </w:divBdr>
          <w:divsChild>
            <w:div w:id="1744251175">
              <w:marLeft w:val="0"/>
              <w:marRight w:val="0"/>
              <w:marTop w:val="0"/>
              <w:marBottom w:val="0"/>
              <w:divBdr>
                <w:top w:val="none" w:sz="0" w:space="0" w:color="auto"/>
                <w:left w:val="none" w:sz="0" w:space="0" w:color="auto"/>
                <w:bottom w:val="none" w:sz="0" w:space="0" w:color="auto"/>
                <w:right w:val="none" w:sz="0" w:space="0" w:color="auto"/>
              </w:divBdr>
            </w:div>
          </w:divsChild>
        </w:div>
        <w:div w:id="1393313739">
          <w:marLeft w:val="0"/>
          <w:marRight w:val="0"/>
          <w:marTop w:val="0"/>
          <w:marBottom w:val="0"/>
          <w:divBdr>
            <w:top w:val="none" w:sz="0" w:space="0" w:color="auto"/>
            <w:left w:val="none" w:sz="0" w:space="0" w:color="auto"/>
            <w:bottom w:val="none" w:sz="0" w:space="0" w:color="auto"/>
            <w:right w:val="none" w:sz="0" w:space="0" w:color="auto"/>
          </w:divBdr>
          <w:divsChild>
            <w:div w:id="1682776275">
              <w:marLeft w:val="0"/>
              <w:marRight w:val="0"/>
              <w:marTop w:val="0"/>
              <w:marBottom w:val="0"/>
              <w:divBdr>
                <w:top w:val="none" w:sz="0" w:space="0" w:color="auto"/>
                <w:left w:val="none" w:sz="0" w:space="0" w:color="auto"/>
                <w:bottom w:val="none" w:sz="0" w:space="0" w:color="auto"/>
                <w:right w:val="none" w:sz="0" w:space="0" w:color="auto"/>
              </w:divBdr>
            </w:div>
          </w:divsChild>
        </w:div>
        <w:div w:id="1497382472">
          <w:marLeft w:val="0"/>
          <w:marRight w:val="0"/>
          <w:marTop w:val="0"/>
          <w:marBottom w:val="0"/>
          <w:divBdr>
            <w:top w:val="none" w:sz="0" w:space="0" w:color="auto"/>
            <w:left w:val="none" w:sz="0" w:space="0" w:color="auto"/>
            <w:bottom w:val="none" w:sz="0" w:space="0" w:color="auto"/>
            <w:right w:val="none" w:sz="0" w:space="0" w:color="auto"/>
          </w:divBdr>
          <w:divsChild>
            <w:div w:id="1461263014">
              <w:marLeft w:val="0"/>
              <w:marRight w:val="0"/>
              <w:marTop w:val="0"/>
              <w:marBottom w:val="0"/>
              <w:divBdr>
                <w:top w:val="none" w:sz="0" w:space="0" w:color="auto"/>
                <w:left w:val="none" w:sz="0" w:space="0" w:color="auto"/>
                <w:bottom w:val="none" w:sz="0" w:space="0" w:color="auto"/>
                <w:right w:val="none" w:sz="0" w:space="0" w:color="auto"/>
              </w:divBdr>
            </w:div>
          </w:divsChild>
        </w:div>
        <w:div w:id="1571888076">
          <w:marLeft w:val="0"/>
          <w:marRight w:val="0"/>
          <w:marTop w:val="0"/>
          <w:marBottom w:val="0"/>
          <w:divBdr>
            <w:top w:val="none" w:sz="0" w:space="0" w:color="auto"/>
            <w:left w:val="none" w:sz="0" w:space="0" w:color="auto"/>
            <w:bottom w:val="none" w:sz="0" w:space="0" w:color="auto"/>
            <w:right w:val="none" w:sz="0" w:space="0" w:color="auto"/>
          </w:divBdr>
          <w:divsChild>
            <w:div w:id="380861318">
              <w:marLeft w:val="0"/>
              <w:marRight w:val="0"/>
              <w:marTop w:val="0"/>
              <w:marBottom w:val="0"/>
              <w:divBdr>
                <w:top w:val="none" w:sz="0" w:space="0" w:color="auto"/>
                <w:left w:val="none" w:sz="0" w:space="0" w:color="auto"/>
                <w:bottom w:val="none" w:sz="0" w:space="0" w:color="auto"/>
                <w:right w:val="none" w:sz="0" w:space="0" w:color="auto"/>
              </w:divBdr>
            </w:div>
          </w:divsChild>
        </w:div>
        <w:div w:id="1662851509">
          <w:marLeft w:val="0"/>
          <w:marRight w:val="0"/>
          <w:marTop w:val="0"/>
          <w:marBottom w:val="0"/>
          <w:divBdr>
            <w:top w:val="none" w:sz="0" w:space="0" w:color="auto"/>
            <w:left w:val="none" w:sz="0" w:space="0" w:color="auto"/>
            <w:bottom w:val="none" w:sz="0" w:space="0" w:color="auto"/>
            <w:right w:val="none" w:sz="0" w:space="0" w:color="auto"/>
          </w:divBdr>
          <w:divsChild>
            <w:div w:id="181631681">
              <w:marLeft w:val="0"/>
              <w:marRight w:val="0"/>
              <w:marTop w:val="0"/>
              <w:marBottom w:val="0"/>
              <w:divBdr>
                <w:top w:val="none" w:sz="0" w:space="0" w:color="auto"/>
                <w:left w:val="none" w:sz="0" w:space="0" w:color="auto"/>
                <w:bottom w:val="none" w:sz="0" w:space="0" w:color="auto"/>
                <w:right w:val="none" w:sz="0" w:space="0" w:color="auto"/>
              </w:divBdr>
            </w:div>
          </w:divsChild>
        </w:div>
        <w:div w:id="1865364096">
          <w:marLeft w:val="0"/>
          <w:marRight w:val="0"/>
          <w:marTop w:val="0"/>
          <w:marBottom w:val="0"/>
          <w:divBdr>
            <w:top w:val="none" w:sz="0" w:space="0" w:color="auto"/>
            <w:left w:val="none" w:sz="0" w:space="0" w:color="auto"/>
            <w:bottom w:val="none" w:sz="0" w:space="0" w:color="auto"/>
            <w:right w:val="none" w:sz="0" w:space="0" w:color="auto"/>
          </w:divBdr>
          <w:divsChild>
            <w:div w:id="1204098683">
              <w:marLeft w:val="0"/>
              <w:marRight w:val="0"/>
              <w:marTop w:val="0"/>
              <w:marBottom w:val="0"/>
              <w:divBdr>
                <w:top w:val="none" w:sz="0" w:space="0" w:color="auto"/>
                <w:left w:val="none" w:sz="0" w:space="0" w:color="auto"/>
                <w:bottom w:val="none" w:sz="0" w:space="0" w:color="auto"/>
                <w:right w:val="none" w:sz="0" w:space="0" w:color="auto"/>
              </w:divBdr>
            </w:div>
            <w:div w:id="2076120054">
              <w:marLeft w:val="0"/>
              <w:marRight w:val="0"/>
              <w:marTop w:val="0"/>
              <w:marBottom w:val="0"/>
              <w:divBdr>
                <w:top w:val="none" w:sz="0" w:space="0" w:color="auto"/>
                <w:left w:val="none" w:sz="0" w:space="0" w:color="auto"/>
                <w:bottom w:val="none" w:sz="0" w:space="0" w:color="auto"/>
                <w:right w:val="none" w:sz="0" w:space="0" w:color="auto"/>
              </w:divBdr>
            </w:div>
          </w:divsChild>
        </w:div>
        <w:div w:id="1908682329">
          <w:marLeft w:val="0"/>
          <w:marRight w:val="0"/>
          <w:marTop w:val="0"/>
          <w:marBottom w:val="0"/>
          <w:divBdr>
            <w:top w:val="none" w:sz="0" w:space="0" w:color="auto"/>
            <w:left w:val="none" w:sz="0" w:space="0" w:color="auto"/>
            <w:bottom w:val="none" w:sz="0" w:space="0" w:color="auto"/>
            <w:right w:val="none" w:sz="0" w:space="0" w:color="auto"/>
          </w:divBdr>
          <w:divsChild>
            <w:div w:id="229657888">
              <w:marLeft w:val="0"/>
              <w:marRight w:val="0"/>
              <w:marTop w:val="0"/>
              <w:marBottom w:val="0"/>
              <w:divBdr>
                <w:top w:val="none" w:sz="0" w:space="0" w:color="auto"/>
                <w:left w:val="none" w:sz="0" w:space="0" w:color="auto"/>
                <w:bottom w:val="none" w:sz="0" w:space="0" w:color="auto"/>
                <w:right w:val="none" w:sz="0" w:space="0" w:color="auto"/>
              </w:divBdr>
            </w:div>
          </w:divsChild>
        </w:div>
        <w:div w:id="1939603917">
          <w:marLeft w:val="0"/>
          <w:marRight w:val="0"/>
          <w:marTop w:val="0"/>
          <w:marBottom w:val="0"/>
          <w:divBdr>
            <w:top w:val="none" w:sz="0" w:space="0" w:color="auto"/>
            <w:left w:val="none" w:sz="0" w:space="0" w:color="auto"/>
            <w:bottom w:val="none" w:sz="0" w:space="0" w:color="auto"/>
            <w:right w:val="none" w:sz="0" w:space="0" w:color="auto"/>
          </w:divBdr>
          <w:divsChild>
            <w:div w:id="1622833854">
              <w:marLeft w:val="0"/>
              <w:marRight w:val="0"/>
              <w:marTop w:val="0"/>
              <w:marBottom w:val="0"/>
              <w:divBdr>
                <w:top w:val="none" w:sz="0" w:space="0" w:color="auto"/>
                <w:left w:val="none" w:sz="0" w:space="0" w:color="auto"/>
                <w:bottom w:val="none" w:sz="0" w:space="0" w:color="auto"/>
                <w:right w:val="none" w:sz="0" w:space="0" w:color="auto"/>
              </w:divBdr>
            </w:div>
          </w:divsChild>
        </w:div>
        <w:div w:id="1973712885">
          <w:marLeft w:val="0"/>
          <w:marRight w:val="0"/>
          <w:marTop w:val="0"/>
          <w:marBottom w:val="0"/>
          <w:divBdr>
            <w:top w:val="none" w:sz="0" w:space="0" w:color="auto"/>
            <w:left w:val="none" w:sz="0" w:space="0" w:color="auto"/>
            <w:bottom w:val="none" w:sz="0" w:space="0" w:color="auto"/>
            <w:right w:val="none" w:sz="0" w:space="0" w:color="auto"/>
          </w:divBdr>
          <w:divsChild>
            <w:div w:id="1206209858">
              <w:marLeft w:val="0"/>
              <w:marRight w:val="0"/>
              <w:marTop w:val="0"/>
              <w:marBottom w:val="0"/>
              <w:divBdr>
                <w:top w:val="none" w:sz="0" w:space="0" w:color="auto"/>
                <w:left w:val="none" w:sz="0" w:space="0" w:color="auto"/>
                <w:bottom w:val="none" w:sz="0" w:space="0" w:color="auto"/>
                <w:right w:val="none" w:sz="0" w:space="0" w:color="auto"/>
              </w:divBdr>
            </w:div>
          </w:divsChild>
        </w:div>
        <w:div w:id="2077630662">
          <w:marLeft w:val="0"/>
          <w:marRight w:val="0"/>
          <w:marTop w:val="0"/>
          <w:marBottom w:val="0"/>
          <w:divBdr>
            <w:top w:val="none" w:sz="0" w:space="0" w:color="auto"/>
            <w:left w:val="none" w:sz="0" w:space="0" w:color="auto"/>
            <w:bottom w:val="none" w:sz="0" w:space="0" w:color="auto"/>
            <w:right w:val="none" w:sz="0" w:space="0" w:color="auto"/>
          </w:divBdr>
          <w:divsChild>
            <w:div w:id="1344210604">
              <w:marLeft w:val="0"/>
              <w:marRight w:val="0"/>
              <w:marTop w:val="0"/>
              <w:marBottom w:val="0"/>
              <w:divBdr>
                <w:top w:val="none" w:sz="0" w:space="0" w:color="auto"/>
                <w:left w:val="none" w:sz="0" w:space="0" w:color="auto"/>
                <w:bottom w:val="none" w:sz="0" w:space="0" w:color="auto"/>
                <w:right w:val="none" w:sz="0" w:space="0" w:color="auto"/>
              </w:divBdr>
            </w:div>
          </w:divsChild>
        </w:div>
        <w:div w:id="2090078993">
          <w:marLeft w:val="0"/>
          <w:marRight w:val="0"/>
          <w:marTop w:val="0"/>
          <w:marBottom w:val="0"/>
          <w:divBdr>
            <w:top w:val="none" w:sz="0" w:space="0" w:color="auto"/>
            <w:left w:val="none" w:sz="0" w:space="0" w:color="auto"/>
            <w:bottom w:val="none" w:sz="0" w:space="0" w:color="auto"/>
            <w:right w:val="none" w:sz="0" w:space="0" w:color="auto"/>
          </w:divBdr>
          <w:divsChild>
            <w:div w:id="23227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1369331724">
      <w:bodyDiv w:val="1"/>
      <w:marLeft w:val="0"/>
      <w:marRight w:val="0"/>
      <w:marTop w:val="0"/>
      <w:marBottom w:val="0"/>
      <w:divBdr>
        <w:top w:val="none" w:sz="0" w:space="0" w:color="auto"/>
        <w:left w:val="none" w:sz="0" w:space="0" w:color="auto"/>
        <w:bottom w:val="none" w:sz="0" w:space="0" w:color="auto"/>
        <w:right w:val="none" w:sz="0" w:space="0" w:color="auto"/>
      </w:divBdr>
    </w:div>
    <w:div w:id="18390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5AIRPNAIUNRU-1328258698-22686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https://nokia.sharepoint.com/sites/c5g/5gradio/_layouts/15/DocIdRedir.aspx?ID=5AIRPNAIUNRU-1328258698-22686</Url>
      <Description>5AIRPNAIUNRU-1328258698-22686</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7F9F0158-DAED-483B-A505-E3CF18AEC151}">
  <ds:schemaRefs>
    <ds:schemaRef ds:uri="Microsoft.SharePoint.Taxonomy.ContentTypeSync"/>
  </ds:schemaRefs>
</ds:datastoreItem>
</file>

<file path=customXml/itemProps2.xml><?xml version="1.0" encoding="utf-8"?>
<ds:datastoreItem xmlns:ds="http://schemas.openxmlformats.org/officeDocument/2006/customXml" ds:itemID="{D5386A95-B0ED-4152-AD41-CFE136BB605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32EFC13-50DF-494C-BE8F-518D197B4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7A2816-1087-4E85-91FA-E352D0D7CC74}">
  <ds:schemaRefs>
    <ds:schemaRef ds:uri="http://schemas.microsoft.com/sharepoint/events"/>
  </ds:schemaRefs>
</ds:datastoreItem>
</file>

<file path=customXml/itemProps6.xml><?xml version="1.0" encoding="utf-8"?>
<ds:datastoreItem xmlns:ds="http://schemas.openxmlformats.org/officeDocument/2006/customXml" ds:itemID="{95067441-E2DE-4F8F-8120-3DFCA13A3B8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3405</Words>
  <Characters>18793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3</cp:revision>
  <cp:lastPrinted>1900-01-01T09:00:00Z</cp:lastPrinted>
  <dcterms:created xsi:type="dcterms:W3CDTF">2023-04-25T15:18:00Z</dcterms:created>
  <dcterms:modified xsi:type="dcterms:W3CDTF">2023-04-25T15:21:00Z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a86e93ec-7d41-4507-a0ac-c6339ff23d7f</vt:lpwstr>
  </property>
  <property fmtid="{D5CDD505-2E9C-101B-9397-08002B2CF9AE}" pid="23" name="MediaServiceImageTags">
    <vt:lpwstr/>
  </property>
</Properties>
</file>